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617D82F4" w:rsidRDefault="00997F14" w14:paraId="5B50D98A" w14:textId="58FD7AF2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17D82F4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17D82F4" w:rsidR="00D8678B">
        <w:rPr>
          <w:rFonts w:ascii="Corbel" w:hAnsi="Corbel"/>
          <w:i w:val="1"/>
          <w:iCs w:val="1"/>
        </w:rPr>
        <w:t xml:space="preserve">Załącznik nr </w:t>
      </w:r>
      <w:r w:rsidRPr="617D82F4" w:rsidR="006F31E2">
        <w:rPr>
          <w:rFonts w:ascii="Corbel" w:hAnsi="Corbel"/>
          <w:i w:val="1"/>
          <w:iCs w:val="1"/>
        </w:rPr>
        <w:t>1.5</w:t>
      </w:r>
      <w:r w:rsidRPr="617D82F4" w:rsidR="00D8678B">
        <w:rPr>
          <w:rFonts w:ascii="Corbel" w:hAnsi="Corbel"/>
          <w:i w:val="1"/>
          <w:iCs w:val="1"/>
        </w:rPr>
        <w:t xml:space="preserve"> do Zarządzenia</w:t>
      </w:r>
      <w:r w:rsidRPr="617D82F4" w:rsidR="002A22BF">
        <w:rPr>
          <w:rFonts w:ascii="Corbel" w:hAnsi="Corbel"/>
          <w:i w:val="1"/>
          <w:iCs w:val="1"/>
        </w:rPr>
        <w:t xml:space="preserve"> Rektora </w:t>
      </w:r>
      <w:r w:rsidRPr="617D82F4" w:rsidR="002A22BF">
        <w:rPr>
          <w:rFonts w:ascii="Corbel" w:hAnsi="Corbel"/>
          <w:i w:val="1"/>
          <w:iCs w:val="1"/>
        </w:rPr>
        <w:t xml:space="preserve">UR </w:t>
      </w:r>
      <w:r w:rsidRPr="617D82F4" w:rsidR="00CD6897">
        <w:rPr>
          <w:rFonts w:ascii="Corbel" w:hAnsi="Corbel"/>
          <w:i w:val="1"/>
          <w:iCs w:val="1"/>
        </w:rPr>
        <w:t>nr</w:t>
      </w:r>
      <w:r w:rsidRPr="617D82F4" w:rsidR="00CD6897">
        <w:rPr>
          <w:rFonts w:ascii="Corbel" w:hAnsi="Corbel"/>
          <w:i w:val="1"/>
          <w:iCs w:val="1"/>
        </w:rPr>
        <w:t xml:space="preserve"> </w:t>
      </w:r>
      <w:r w:rsidRPr="617D82F4" w:rsidR="00026F58">
        <w:rPr>
          <w:rFonts w:ascii="Corbel" w:hAnsi="Corbel"/>
          <w:i w:val="1"/>
          <w:iCs w:val="1"/>
        </w:rPr>
        <w:t>7</w:t>
      </w:r>
      <w:r w:rsidRPr="617D82F4" w:rsidR="00F17567">
        <w:rPr>
          <w:rFonts w:ascii="Corbel" w:hAnsi="Corbel"/>
          <w:i w:val="1"/>
          <w:iCs w:val="1"/>
        </w:rPr>
        <w:t>/20</w:t>
      </w:r>
      <w:r w:rsidRPr="617D82F4" w:rsidR="00026F58">
        <w:rPr>
          <w:rFonts w:ascii="Corbel" w:hAnsi="Corbel"/>
          <w:i w:val="1"/>
          <w:iCs w:val="1"/>
        </w:rPr>
        <w:t>23</w:t>
      </w:r>
    </w:p>
    <w:p w:rsidRPr="009C54AE" w:rsidR="0085747A" w:rsidP="009C54AE" w:rsidRDefault="0085747A" w14:paraId="47B67A0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C4782D" w:rsidR="0085747A" w:rsidP="00C4782D" w:rsidRDefault="0071620A" w14:paraId="3E74DBF3" w14:textId="6F25157D">
      <w:pPr>
        <w:spacing w:after="0" w:line="240" w:lineRule="auto"/>
        <w:jc w:val="center"/>
        <w:rPr>
          <w:rFonts w:ascii="Corbel" w:hAnsi="Corbel"/>
          <w:color w:val="FF0000"/>
          <w:sz w:val="24"/>
          <w:szCs w:val="24"/>
        </w:rPr>
      </w:pPr>
      <w:r w:rsidRPr="617D82F4" w:rsidR="0071620A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</w:t>
      </w:r>
      <w:r w:rsidRPr="617D82F4" w:rsidR="0071620A">
        <w:rPr>
          <w:rFonts w:ascii="Corbel" w:hAnsi="Corbel"/>
          <w:b w:val="1"/>
          <w:bCs w:val="1"/>
          <w:smallCaps w:val="1"/>
          <w:sz w:val="24"/>
          <w:szCs w:val="24"/>
        </w:rPr>
        <w:t>kształcenia</w:t>
      </w:r>
      <w:r w:rsidRPr="617D82F4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17D82F4" w:rsidR="00C4782D">
        <w:rPr>
          <w:rFonts w:ascii="Corbel" w:hAnsi="Corbel"/>
          <w:sz w:val="24"/>
          <w:szCs w:val="24"/>
        </w:rPr>
        <w:t>20</w:t>
      </w:r>
      <w:r w:rsidRPr="617D82F4" w:rsidR="000D1E93">
        <w:rPr>
          <w:rFonts w:ascii="Corbel" w:hAnsi="Corbel"/>
          <w:sz w:val="24"/>
          <w:szCs w:val="24"/>
        </w:rPr>
        <w:t>2</w:t>
      </w:r>
      <w:r w:rsidRPr="617D82F4" w:rsidR="00026F58">
        <w:rPr>
          <w:rFonts w:ascii="Corbel" w:hAnsi="Corbel"/>
          <w:sz w:val="24"/>
          <w:szCs w:val="24"/>
        </w:rPr>
        <w:t>3</w:t>
      </w:r>
      <w:r w:rsidRPr="617D82F4" w:rsidR="00C4782D">
        <w:rPr>
          <w:rFonts w:ascii="Corbel" w:hAnsi="Corbel"/>
          <w:sz w:val="24"/>
          <w:szCs w:val="24"/>
        </w:rPr>
        <w:t>/202</w:t>
      </w:r>
      <w:r w:rsidRPr="617D82F4" w:rsidR="00026F58">
        <w:rPr>
          <w:rFonts w:ascii="Corbel" w:hAnsi="Corbel"/>
          <w:sz w:val="24"/>
          <w:szCs w:val="24"/>
        </w:rPr>
        <w:t>4</w:t>
      </w:r>
      <w:r w:rsidRPr="617D82F4" w:rsidR="00C4782D">
        <w:rPr>
          <w:rFonts w:ascii="Corbel" w:hAnsi="Corbel"/>
          <w:sz w:val="24"/>
          <w:szCs w:val="24"/>
        </w:rPr>
        <w:t xml:space="preserve"> – </w:t>
      </w:r>
      <w:r w:rsidRPr="617D82F4" w:rsidR="00026F58">
        <w:rPr>
          <w:rFonts w:ascii="Corbel" w:hAnsi="Corbel"/>
          <w:sz w:val="24"/>
          <w:szCs w:val="24"/>
        </w:rPr>
        <w:t>202</w:t>
      </w:r>
      <w:r w:rsidRPr="617D82F4" w:rsidR="00E55EB6">
        <w:rPr>
          <w:rFonts w:ascii="Corbel" w:hAnsi="Corbel"/>
          <w:sz w:val="24"/>
          <w:szCs w:val="24"/>
        </w:rPr>
        <w:t>4</w:t>
      </w:r>
      <w:r w:rsidRPr="617D82F4" w:rsidR="00026F58">
        <w:rPr>
          <w:rFonts w:ascii="Corbel" w:hAnsi="Corbel"/>
          <w:sz w:val="24"/>
          <w:szCs w:val="24"/>
        </w:rPr>
        <w:t>/2</w:t>
      </w:r>
      <w:r w:rsidRPr="617D82F4" w:rsidR="00E55EB6">
        <w:rPr>
          <w:rFonts w:ascii="Corbel" w:hAnsi="Corbel"/>
          <w:sz w:val="24"/>
          <w:szCs w:val="24"/>
        </w:rPr>
        <w:t>025</w:t>
      </w:r>
    </w:p>
    <w:p w:rsidR="0085747A" w:rsidP="00EA4832" w:rsidRDefault="00EA4832" w14:paraId="2426DEF5" w14:textId="764943E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17D82F4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617D82F4" w:rsidR="00EA4832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617D82F4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617D82F4" w:rsidR="0085747A">
        <w:rPr>
          <w:rFonts w:ascii="Corbel" w:hAnsi="Corbel"/>
          <w:sz w:val="20"/>
          <w:szCs w:val="20"/>
        </w:rPr>
        <w:t>)</w:t>
      </w:r>
    </w:p>
    <w:p w:rsidRPr="00EA4832" w:rsidR="00445970" w:rsidP="617D82F4" w:rsidRDefault="00445970" w14:paraId="02442324" w14:textId="25B6033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</w:t>
      </w:r>
      <w:r w:rsidR="00445970">
        <w:rPr>
          <w:rFonts w:ascii="Corbel" w:hAnsi="Corbel"/>
          <w:sz w:val="20"/>
          <w:szCs w:val="20"/>
        </w:rPr>
        <w:t xml:space="preserve">akademicki </w:t>
      </w:r>
      <w:r w:rsidR="6DFEB341">
        <w:rPr>
          <w:rFonts w:ascii="Corbel" w:hAnsi="Corbel"/>
          <w:sz w:val="20"/>
          <w:szCs w:val="20"/>
        </w:rPr>
        <w:t xml:space="preserve">2</w:t>
      </w:r>
      <w:r w:rsidR="00E55EB6">
        <w:rPr>
          <w:rFonts w:ascii="Corbel" w:hAnsi="Corbel"/>
          <w:sz w:val="20"/>
          <w:szCs w:val="20"/>
        </w:rPr>
        <w:t>024/</w:t>
      </w:r>
      <w:r w:rsidR="00E55EB6">
        <w:rPr>
          <w:rFonts w:ascii="Corbel" w:hAnsi="Corbel"/>
          <w:sz w:val="20"/>
          <w:szCs w:val="20"/>
        </w:rPr>
        <w:t>2025</w:t>
      </w:r>
    </w:p>
    <w:p w:rsidRPr="009C54AE" w:rsidR="0085747A" w:rsidP="009C54AE" w:rsidRDefault="0085747A" w14:paraId="0B04D02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2B24B3A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17D82F4" w14:paraId="7D31B9D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CFCBF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2662B8" w14:paraId="274AD748" w14:textId="4D32C1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Przestępczość gospodarcza</w:t>
            </w:r>
          </w:p>
        </w:tc>
      </w:tr>
      <w:tr w:rsidRPr="009C54AE" w:rsidR="0085747A" w:rsidTr="617D82F4" w14:paraId="21FB708A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7B2B7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473FDD" w:rsidR="0085747A" w:rsidP="009C54AE" w:rsidRDefault="00E55EB6" w14:paraId="1E2C3BB6" w14:textId="714808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01A7">
              <w:rPr>
                <w:rFonts w:ascii="Corbel" w:hAnsi="Corbel"/>
                <w:b w:val="0"/>
                <w:sz w:val="24"/>
                <w:szCs w:val="24"/>
              </w:rPr>
              <w:t>A2SO26</w:t>
            </w:r>
          </w:p>
        </w:tc>
      </w:tr>
      <w:tr w:rsidRPr="009C54AE" w:rsidR="0085747A" w:rsidTr="617D82F4" w14:paraId="1CAE3C11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4619132F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62F2C" w14:paraId="4B01BCA1" w14:textId="4BF7A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 xml:space="preserve"> Nauk </w:t>
            </w:r>
            <w:r w:rsidR="0053662B">
              <w:rPr>
                <w:rFonts w:ascii="Corbel" w:hAnsi="Corbel"/>
                <w:b w:val="0"/>
                <w:sz w:val="24"/>
                <w:szCs w:val="24"/>
              </w:rPr>
              <w:t>Społecznych</w:t>
            </w:r>
          </w:p>
        </w:tc>
      </w:tr>
      <w:tr w:rsidRPr="009C54AE" w:rsidR="0085747A" w:rsidTr="617D82F4" w14:paraId="2FEB4F7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34307E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1D931DCF" w14:textId="5787C1C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D62F2C">
              <w:rPr>
                <w:rFonts w:ascii="Corbel" w:hAnsi="Corbel"/>
                <w:b w:val="0"/>
                <w:sz w:val="24"/>
                <w:szCs w:val="24"/>
              </w:rPr>
              <w:t>/ Instytut Nauk Prawnych</w:t>
            </w:r>
          </w:p>
        </w:tc>
      </w:tr>
      <w:tr w:rsidRPr="009C54AE" w:rsidR="0085747A" w:rsidTr="617D82F4" w14:paraId="2D85515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15443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48B6F296" w14:textId="0C529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Pr="009C54AE" w:rsidR="0085747A" w:rsidTr="617D82F4" w14:paraId="74406E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6E8F33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D1E93" w14:paraId="06BF4ED8" w14:textId="1BE173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Pr="009C54AE" w:rsidR="0085747A" w:rsidTr="617D82F4" w14:paraId="208CE5BA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6E8F4B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11FFE1FA" w14:textId="1C80C1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617D82F4" w14:paraId="7C028BD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55C2F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6D2693D7" w14:textId="451867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617D82F4" w14:paraId="6594E52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8BB0D1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0AF14947" w14:textId="73A7F1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2662B8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Pr="009C54AE" w:rsidR="0085747A" w:rsidTr="617D82F4" w14:paraId="6F83B91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C2925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F42D7" w14:paraId="718AA909" w14:textId="4A20BC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617D82F4" w14:paraId="1B1C3721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2B60030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2662B8" w14:paraId="1D6086B3" w14:textId="2F1A6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F42D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617D82F4" w14:paraId="2C81013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47BA60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E55EB6" w14:paraId="369C7D55" w14:textId="0E039A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Pr="009C54AE" w:rsidR="0085747A" w:rsidTr="617D82F4" w14:paraId="23183E5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C1884E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17D82F4" w:rsidRDefault="005B253C" w14:paraId="6D94C6CA" w14:textId="509506A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7D82F4" w:rsidR="511FA5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dr hab. Anna Golonka, prof. UR</w:t>
            </w:r>
            <w:r w:rsidRPr="617D82F4" w:rsidR="511FA5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;</w:t>
            </w:r>
            <w:bookmarkStart w:name="_GoBack" w:id="0"/>
            <w:bookmarkEnd w:id="0"/>
            <w:r w:rsidRPr="617D82F4" w:rsidR="511FA53F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617D82F4" w:rsidR="00E55EB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dr Dorota Habrat; </w:t>
            </w:r>
          </w:p>
          <w:p w:rsidRPr="009C54AE" w:rsidR="0085747A" w:rsidP="617D82F4" w:rsidRDefault="005B253C" w14:paraId="03B07229" w14:textId="6E3A2AB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7D82F4" w:rsidR="00E55EB6">
              <w:rPr>
                <w:rFonts w:ascii="Corbel" w:hAnsi="Corbel"/>
                <w:b w:val="0"/>
                <w:bCs w:val="0"/>
                <w:sz w:val="24"/>
                <w:szCs w:val="24"/>
              </w:rPr>
              <w:t>dr Małgorzata Trybus; dr Katarzyna Czeszejko-Sochacka</w:t>
            </w:r>
          </w:p>
        </w:tc>
      </w:tr>
    </w:tbl>
    <w:p w:rsidRPr="009C54AE" w:rsidR="0085747A" w:rsidP="009C54AE" w:rsidRDefault="0085747A" w14:paraId="741BCF2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69E7765E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FB4D49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74C293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617D82F4" w14:paraId="04857B5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0FD578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B6B3B2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17D82F4" w:rsidRDefault="00015B8F" w14:paraId="2BC821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7D82F4" w:rsidR="6D0A3C6E">
              <w:rPr>
                <w:rFonts w:ascii="Corbel" w:hAnsi="Corbel"/>
              </w:rPr>
              <w:t>Wykł</w:t>
            </w:r>
            <w:r w:rsidRPr="617D82F4" w:rsidR="6D0A3C6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7BA146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17D82F4" w:rsidRDefault="00015B8F" w14:paraId="78AD724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7D82F4" w:rsidR="6D0A3C6E">
              <w:rPr>
                <w:rFonts w:ascii="Corbel" w:hAnsi="Corbel"/>
              </w:rPr>
              <w:t>Konw</w:t>
            </w:r>
            <w:r w:rsidRPr="617D82F4" w:rsidR="6D0A3C6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1061D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529B47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7D82F4" w:rsidR="6D0A3C6E">
              <w:rPr>
                <w:rFonts w:ascii="Corbel" w:hAnsi="Corbel"/>
              </w:rPr>
              <w:t>Sem</w:t>
            </w:r>
            <w:r w:rsidRPr="617D82F4" w:rsidR="6D0A3C6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2A0784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17D82F4" w:rsidRDefault="00015B8F" w14:paraId="7D7826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7D82F4" w:rsidR="6D0A3C6E">
              <w:rPr>
                <w:rFonts w:ascii="Corbel" w:hAnsi="Corbel"/>
              </w:rPr>
              <w:t>Prakt</w:t>
            </w:r>
            <w:r w:rsidRPr="617D82F4" w:rsidR="6D0A3C6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56ABD3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AE8EA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617D82F4" w14:paraId="734AF114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2662B8" w14:paraId="0FD8A42D" w14:textId="7746F32B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7D82F4" w:rsidR="5A1426B4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051F0C59" w14:textId="77EBBB5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1329561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2662B8" w14:paraId="33D7E308" w14:textId="2F2661C5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7D82F4" w:rsidR="5A1426B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7C2D725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7689260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06860A5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5F48171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015B8F" w14:paraId="6BAB3CA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17D82F4" w:rsidRDefault="002662B8" w14:paraId="234398D5" w14:textId="7DF26C98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7D82F4" w:rsidR="5A1426B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39946278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0C9258A8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55FEE4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617D82F4" w:rsidRDefault="00393708" w14:paraId="529F77C4" w14:textId="6DD51164">
      <w:pPr>
        <w:pStyle w:val="Punktygwne"/>
        <w:spacing w:before="0" w:after="0"/>
        <w:ind/>
        <w:rPr>
          <w:rFonts w:ascii="Corbel" w:hAnsi="Corbel"/>
          <w:b w:val="0"/>
          <w:bCs w:val="0"/>
          <w:caps w:val="0"/>
          <w:smallCaps w:val="0"/>
        </w:rPr>
      </w:pPr>
      <w:r w:rsidRPr="617D82F4" w:rsidR="00393708">
        <w:rPr>
          <w:rFonts w:ascii="MS Gothic" w:hAnsi="MS Gothic" w:eastAsia="MS Gothic" w:cs="MS Gothic"/>
        </w:rPr>
        <w:t xml:space="preserve">        </w:t>
      </w:r>
    </w:p>
    <w:p w:rsidRPr="009C54AE" w:rsidR="0085747A" w:rsidP="617D82F4" w:rsidRDefault="00393708" w14:paraId="2402E96B" w14:textId="3494DFFB">
      <w:pPr>
        <w:pStyle w:val="Punktygwne"/>
        <w:spacing w:before="0" w:after="0"/>
        <w:ind/>
        <w:rPr>
          <w:rFonts w:ascii="Corbel" w:hAnsi="Corbel"/>
          <w:b w:val="0"/>
          <w:bCs w:val="0"/>
          <w:caps w:val="0"/>
          <w:smallCaps w:val="0"/>
        </w:rPr>
      </w:pPr>
      <w:r w:rsidRPr="617D82F4" w:rsidR="006510E1">
        <w:rPr>
          <w:rFonts w:ascii="MS Gothic" w:hAnsi="MS Gothic" w:eastAsia="MS Gothic" w:cs="MS Gothic"/>
        </w:rPr>
        <w:t>X</w:t>
      </w:r>
      <w:r w:rsidRPr="617D82F4" w:rsidR="0085747A">
        <w:rPr>
          <w:rFonts w:ascii="Corbel" w:hAnsi="Corbel"/>
          <w:b w:val="0"/>
          <w:bCs w:val="0"/>
          <w:caps w:val="0"/>
          <w:smallCaps w:val="0"/>
        </w:rPr>
        <w:t xml:space="preserve"> zajęcia w formie tradycyjnej </w:t>
      </w:r>
    </w:p>
    <w:p w:rsidRPr="009C54AE" w:rsidR="0085747A" w:rsidP="617D82F4" w:rsidRDefault="00393708" w14:paraId="1DF5E321" w14:textId="6C337D16">
      <w:pPr>
        <w:pStyle w:val="Punktygwne"/>
        <w:spacing w:before="0" w:after="0"/>
        <w:ind w:firstLine="0"/>
        <w:rPr>
          <w:rFonts w:ascii="Corbel" w:hAnsi="Corbel"/>
          <w:b w:val="0"/>
          <w:bCs w:val="0"/>
          <w:caps w:val="0"/>
          <w:smallCaps w:val="0"/>
        </w:rPr>
      </w:pPr>
      <w:r w:rsidRPr="617D82F4" w:rsidR="41082B34">
        <w:rPr>
          <w:rFonts w:ascii="Corbel" w:hAnsi="Corbel"/>
          <w:b w:val="0"/>
          <w:bCs w:val="0"/>
          <w:caps w:val="0"/>
          <w:smallCaps w:val="0"/>
        </w:rPr>
        <w:t xml:space="preserve">    </w:t>
      </w:r>
      <w:r w:rsidRPr="617D82F4" w:rsidR="0085747A">
        <w:rPr>
          <w:rFonts w:ascii="Corbel" w:hAnsi="Corbel"/>
          <w:b w:val="0"/>
          <w:bCs w:val="0"/>
          <w:caps w:val="0"/>
          <w:smallCaps w:val="0"/>
        </w:rPr>
        <w:t>zajęcia realizowane z wykorzystaniem metod i technik kształcenia na odległość</w:t>
      </w:r>
      <w:r w:rsidRPr="617D82F4" w:rsidR="00393708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Pr="009C54AE" w:rsidR="0085747A" w:rsidP="009C54AE" w:rsidRDefault="0085747A" w14:paraId="7D17312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617D82F4" w:rsidRDefault="00E22FBC" w14:paraId="7DC52F34" w14:textId="124194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17D82F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17D82F4" w:rsidR="00E22FBC">
        <w:rPr>
          <w:rFonts w:ascii="Corbel" w:hAnsi="Corbel"/>
          <w:caps w:val="0"/>
          <w:smallCaps w:val="0"/>
        </w:rPr>
        <w:t>For</w:t>
      </w:r>
      <w:r w:rsidRPr="617D82F4" w:rsidR="00445970">
        <w:rPr>
          <w:rFonts w:ascii="Corbel" w:hAnsi="Corbel"/>
          <w:caps w:val="0"/>
          <w:smallCaps w:val="0"/>
        </w:rPr>
        <w:t xml:space="preserve">ma zaliczenia </w:t>
      </w:r>
      <w:r w:rsidRPr="617D82F4" w:rsidR="00445970">
        <w:rPr>
          <w:rFonts w:ascii="Corbel" w:hAnsi="Corbel"/>
          <w:caps w:val="0"/>
          <w:smallCaps w:val="0"/>
        </w:rPr>
        <w:t xml:space="preserve">przedmiotu </w:t>
      </w:r>
      <w:r w:rsidRPr="617D82F4" w:rsidR="00E22FBC">
        <w:rPr>
          <w:rFonts w:ascii="Corbel" w:hAnsi="Corbel"/>
          <w:caps w:val="0"/>
          <w:smallCaps w:val="0"/>
        </w:rPr>
        <w:t>(</w:t>
      </w:r>
      <w:r w:rsidRPr="617D82F4" w:rsidR="00E22FBC">
        <w:rPr>
          <w:rFonts w:ascii="Corbel" w:hAnsi="Corbel"/>
          <w:caps w:val="0"/>
          <w:smallCaps w:val="0"/>
        </w:rPr>
        <w:t xml:space="preserve">z toku) </w:t>
      </w:r>
      <w:r w:rsidRPr="617D82F4" w:rsidR="00E22FBC">
        <w:rPr>
          <w:rFonts w:ascii="Corbel" w:hAnsi="Corbel"/>
          <w:b w:val="0"/>
          <w:bCs w:val="0"/>
          <w:caps w:val="0"/>
          <w:smallCaps w:val="0"/>
        </w:rPr>
        <w:t>(egzamin,</w:t>
      </w:r>
      <w:r w:rsidRPr="617D82F4" w:rsidR="00E22FBC">
        <w:rPr>
          <w:rFonts w:ascii="Corbel" w:hAnsi="Corbel"/>
          <w:b w:val="1"/>
          <w:bCs w:val="1"/>
          <w:caps w:val="0"/>
          <w:smallCaps w:val="0"/>
          <w:u w:val="single"/>
        </w:rPr>
        <w:t xml:space="preserve"> zaliczenie z oceną</w:t>
      </w:r>
      <w:r w:rsidRPr="617D82F4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9C54AE" w:rsidP="009C54AE" w:rsidRDefault="009C54AE" w14:paraId="10B0EB4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0FE5259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17D82F4" w:rsidR="0085747A">
        <w:rPr>
          <w:rFonts w:ascii="Corbel" w:hAnsi="Corbel"/>
        </w:rPr>
        <w:t xml:space="preserve">2.Wymagania wstępne </w:t>
      </w:r>
    </w:p>
    <w:p w:rsidR="617D82F4" w:rsidP="617D82F4" w:rsidRDefault="617D82F4" w14:paraId="636F0D55" w14:textId="3977CBDC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17D82F4" w14:paraId="69FEE75E" w14:textId="77777777">
        <w:tc>
          <w:tcPr>
            <w:tcW w:w="9670" w:type="dxa"/>
            <w:tcMar/>
          </w:tcPr>
          <w:p w:rsidRPr="009C54AE" w:rsidR="0085747A" w:rsidP="617D82F4" w:rsidRDefault="0085747A" w14:paraId="0AFB692F" w14:textId="28759E7B">
            <w:pPr>
              <w:pStyle w:val="Punktygwne"/>
              <w:spacing w:before="40" w:after="40"/>
              <w:jc w:val="both"/>
              <w:rPr>
                <w:b w:val="0"/>
                <w:bCs w:val="0"/>
                <w:caps w:val="0"/>
                <w:smallCaps w:val="0"/>
              </w:rPr>
            </w:pPr>
            <w:r w:rsidRPr="617D82F4" w:rsidR="59F785B5">
              <w:rPr>
                <w:rFonts w:ascii="Corbel" w:hAnsi="Corbel"/>
                <w:b w:val="0"/>
                <w:bCs w:val="0"/>
                <w:caps w:val="0"/>
                <w:smallCaps w:val="0"/>
              </w:rPr>
              <w:t>Wymagana jest znajomość podstaw prawa gospodarczego, finansowego oraz prawa cywilnego (głównie zobowiązań). Pożądana jest także znajomość wybranych zagadnień części szczególnej prawa karnego</w:t>
            </w:r>
            <w:r w:rsidR="59F785B5">
              <w:rPr>
                <w:b w:val="0"/>
                <w:bCs w:val="0"/>
                <w:caps w:val="0"/>
                <w:smallCaps w:val="0"/>
              </w:rPr>
              <w:t>.</w:t>
            </w:r>
            <w:r w:rsidR="59F785B5">
              <w:rPr>
                <w:b w:val="0"/>
                <w:bCs w:val="0"/>
                <w:caps w:val="0"/>
                <w:smallCaps w:val="0"/>
              </w:rPr>
              <w:t xml:space="preserve"> </w:t>
            </w:r>
          </w:p>
        </w:tc>
      </w:tr>
    </w:tbl>
    <w:p w:rsidR="00153C41" w:rsidP="009C54AE" w:rsidRDefault="00153C41" w14:paraId="72FF034C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617D82F4" w:rsidRDefault="0071620A" w14:paraId="3C2E6801" w14:textId="18F5BA6C">
      <w:pPr>
        <w:pStyle w:val="Punktygwne"/>
        <w:spacing w:before="0" w:after="0"/>
        <w:rPr>
          <w:rFonts w:ascii="Corbel" w:hAnsi="Corbel"/>
        </w:rPr>
      </w:pPr>
      <w:r w:rsidRPr="617D82F4" w:rsidR="0071620A">
        <w:rPr>
          <w:rFonts w:ascii="Corbel" w:hAnsi="Corbel"/>
        </w:rPr>
        <w:t>3.</w:t>
      </w:r>
      <w:r w:rsidRPr="617D82F4" w:rsidR="0085747A">
        <w:rPr>
          <w:rFonts w:ascii="Corbel" w:hAnsi="Corbel"/>
        </w:rPr>
        <w:t xml:space="preserve"> </w:t>
      </w:r>
      <w:r w:rsidRPr="617D82F4" w:rsidR="00A84C85">
        <w:rPr>
          <w:rFonts w:ascii="Corbel" w:hAnsi="Corbel"/>
        </w:rPr>
        <w:t xml:space="preserve">cele, efekty uczenia </w:t>
      </w:r>
      <w:r w:rsidRPr="617D82F4" w:rsidR="00A84C85">
        <w:rPr>
          <w:rFonts w:ascii="Corbel" w:hAnsi="Corbel"/>
        </w:rPr>
        <w:t>się</w:t>
      </w:r>
      <w:r w:rsidRPr="617D82F4" w:rsidR="0085747A">
        <w:rPr>
          <w:rFonts w:ascii="Corbel" w:hAnsi="Corbel"/>
        </w:rPr>
        <w:t>,</w:t>
      </w:r>
      <w:r w:rsidRPr="617D82F4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5B58CFB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7924B7A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0A57EC6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0E3766" w:rsidTr="617D82F4" w14:paraId="1F2409AF" w14:textId="77777777">
        <w:trPr>
          <w:trHeight w:val="300"/>
        </w:trPr>
        <w:tc>
          <w:tcPr>
            <w:tcW w:w="845" w:type="dxa"/>
            <w:tcMar/>
            <w:vAlign w:val="center"/>
          </w:tcPr>
          <w:p w:rsidRPr="009C54AE" w:rsidR="000E3766" w:rsidP="000E3766" w:rsidRDefault="000E3766" w14:paraId="37FD18F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  <w:vAlign w:val="center"/>
          </w:tcPr>
          <w:p w:rsidRPr="009C54AE" w:rsidR="000E3766" w:rsidP="000E3766" w:rsidRDefault="000E3766" w14:paraId="535A22B4" w14:textId="6C0B87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17D82F4" w:rsidR="53B7BC3E">
              <w:rPr>
                <w:rFonts w:ascii="Corbel" w:hAnsi="Corbel"/>
                <w:b w:val="0"/>
                <w:bCs w:val="0"/>
              </w:rPr>
              <w:t xml:space="preserve">Celem przedmiotu jest przybliżenie studentom zasad odpowiedzialności za wybrane przestępstwa gospodarcze, a także uwypuklenie specyfiki prawa karnego gospodarczego na tle ogólnych instytucji występujących na gruncie prawa karnego powszechnego. Cel ten jest realizowany między innymi przez zaznajomienie studentów z konsekwencjami </w:t>
            </w:r>
            <w:r w:rsidRPr="617D82F4" w:rsidR="53B7BC3E">
              <w:rPr>
                <w:rFonts w:ascii="Corbel" w:hAnsi="Corbel"/>
                <w:b w:val="0"/>
                <w:bCs w:val="0"/>
              </w:rPr>
              <w:t>prawnymi naruszenia</w:t>
            </w:r>
            <w:r w:rsidRPr="617D82F4" w:rsidR="53B7BC3E">
              <w:rPr>
                <w:rFonts w:ascii="Corbel" w:hAnsi="Corbel"/>
                <w:b w:val="0"/>
                <w:bCs w:val="0"/>
              </w:rPr>
              <w:t xml:space="preserve"> przepisów z zakresu prawa karnego gospodarczego</w:t>
            </w:r>
            <w:r w:rsidR="53B7BC3E">
              <w:rPr>
                <w:b w:val="0"/>
                <w:bCs w:val="0"/>
              </w:rPr>
              <w:t>.</w:t>
            </w:r>
          </w:p>
        </w:tc>
      </w:tr>
    </w:tbl>
    <w:p w:rsidRPr="009C54AE" w:rsidR="0085747A" w:rsidP="009C54AE" w:rsidRDefault="0085747A" w14:paraId="52272B6E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43B9F3AD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4FC6101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Pr="009C54AE" w:rsidR="0085747A" w:rsidTr="617D82F4" w14:paraId="52A51710" w14:textId="77777777">
        <w:tc>
          <w:tcPr>
            <w:tcW w:w="1794" w:type="dxa"/>
            <w:tcMar/>
            <w:vAlign w:val="center"/>
          </w:tcPr>
          <w:p w:rsidRPr="009C54AE" w:rsidR="0085747A" w:rsidP="009C54AE" w:rsidRDefault="0085747A" w14:paraId="7C63E6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9C54AE" w:rsidR="0085747A" w:rsidP="00C05F44" w:rsidRDefault="0085747A" w14:paraId="1F8D78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C54AE" w:rsidR="0085747A" w:rsidP="00C05F44" w:rsidRDefault="0085747A" w14:paraId="1157069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617D82F4" w14:paraId="38574892" w14:textId="77777777">
        <w:tc>
          <w:tcPr>
            <w:tcW w:w="1794" w:type="dxa"/>
            <w:tcMar/>
          </w:tcPr>
          <w:p w:rsidRPr="009C54AE" w:rsidR="0085747A" w:rsidP="009C54AE" w:rsidRDefault="0087295E" w14:paraId="3B11D2FB" w14:textId="60A5DC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  <w:tcMar/>
          </w:tcPr>
          <w:p w:rsidRPr="0087295E" w:rsidR="0085747A" w:rsidP="617D82F4" w:rsidRDefault="009F39AB" w14:paraId="35D7C525" w14:textId="3E981F4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17D82F4" w:rsidR="5A88FA68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Ma </w:t>
            </w:r>
            <w:r w:rsidRPr="617D82F4" w:rsidR="5C8E89B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podstawową</w:t>
            </w:r>
            <w:r w:rsidRPr="617D82F4" w:rsidR="1E607E3A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617D82F4" w:rsidR="5A88FA68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wiedzę z zakresu prawa karnego </w:t>
            </w:r>
            <w:r w:rsidRPr="617D82F4" w:rsidR="69F3FD30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gospodarczego </w:t>
            </w:r>
            <w:r w:rsidRPr="617D82F4" w:rsidR="5A88FA68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w szczególnośc</w:t>
            </w:r>
            <w:r w:rsidRPr="617D82F4" w:rsidR="2339CCF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i: zna terminologię</w:t>
            </w:r>
            <w:r w:rsidRPr="617D82F4" w:rsidR="2339CCF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</w:t>
            </w:r>
            <w:r w:rsidRPr="617D82F4" w:rsidR="2339CCF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wybranych przestępst</w:t>
            </w:r>
            <w:r w:rsidRPr="617D82F4" w:rsidR="2339CCF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w</w:t>
            </w:r>
            <w:r w:rsidRPr="617D82F4" w:rsidR="2339CCF4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gospodarczych, definiuje ich rodzaje z uwzględnieniem znamion, zna sankcje karne grożące za ich popełnienie,</w:t>
            </w:r>
          </w:p>
        </w:tc>
        <w:tc>
          <w:tcPr>
            <w:tcW w:w="1865" w:type="dxa"/>
            <w:tcMar/>
          </w:tcPr>
          <w:p w:rsidRPr="009C54AE" w:rsidR="0085747A" w:rsidP="0087295E" w:rsidRDefault="0087295E" w14:paraId="31B2EDBD" w14:textId="4CA8B7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K_W02, K_W03,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9C54AE" w:rsidR="009F39AB" w:rsidTr="617D82F4" w14:paraId="3C4D0A54" w14:textId="77777777">
        <w:tc>
          <w:tcPr>
            <w:tcW w:w="1794" w:type="dxa"/>
            <w:tcMar/>
          </w:tcPr>
          <w:p w:rsidRPr="009C54AE" w:rsidR="009F39AB" w:rsidP="009F39AB" w:rsidRDefault="009F39AB" w14:paraId="0787EBE0" w14:textId="0564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D158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tcMar/>
          </w:tcPr>
          <w:p w:rsidRPr="009F39AB" w:rsidR="009F39AB" w:rsidP="005418FC" w:rsidRDefault="0087295E" w14:paraId="047093E5" w14:textId="770787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</w:t>
            </w:r>
            <w:r w:rsidRPr="009F39AB" w:rsidR="009F39AB">
              <w:rPr>
                <w:rFonts w:ascii="Corbel" w:hAnsi="Corbel"/>
                <w:b w:val="0"/>
                <w:smallCaps w:val="0"/>
                <w:sz w:val="22"/>
              </w:rPr>
              <w:t xml:space="preserve">a </w:t>
            </w:r>
            <w:r w:rsidR="000436D0">
              <w:rPr>
                <w:rFonts w:ascii="Corbel" w:hAnsi="Corbel"/>
                <w:b w:val="0"/>
                <w:smallCaps w:val="0"/>
                <w:sz w:val="22"/>
              </w:rPr>
              <w:t xml:space="preserve">ogólną </w:t>
            </w:r>
            <w:r w:rsidRPr="009F39AB" w:rsidR="009F39AB">
              <w:rPr>
                <w:rFonts w:ascii="Corbel" w:hAnsi="Corbel"/>
                <w:b w:val="0"/>
                <w:smallCaps w:val="0"/>
                <w:sz w:val="22"/>
              </w:rPr>
              <w:t>wiedzę teoretyczną z zakresu podstaw odpowiedzialności karnej w obrocie gospodarczym</w:t>
            </w:r>
            <w:r w:rsidR="00D5134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C54AE" w:rsidR="009F39AB" w:rsidP="009F39AB" w:rsidRDefault="009F39AB" w14:paraId="6DE66F69" w14:textId="3F3FA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9F39AB" w:rsidTr="617D82F4" w14:paraId="0012B16A" w14:textId="77777777">
        <w:tc>
          <w:tcPr>
            <w:tcW w:w="1794" w:type="dxa"/>
            <w:tcMar/>
          </w:tcPr>
          <w:p w:rsidRPr="009C54AE" w:rsidR="009F39AB" w:rsidP="009F39AB" w:rsidRDefault="00461A93" w14:paraId="226D0BC3" w14:textId="02BDFA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Mar/>
          </w:tcPr>
          <w:p w:rsidRPr="00461A93" w:rsidR="009F39AB" w:rsidP="005418FC" w:rsidRDefault="003D158A" w14:paraId="4C68ED6A" w14:textId="037284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</w:t>
            </w:r>
            <w:r w:rsidRPr="00461A93" w:rsidR="009F39AB">
              <w:rPr>
                <w:rFonts w:ascii="Corbel" w:hAnsi="Corbel"/>
                <w:b w:val="0"/>
                <w:bCs/>
                <w:smallCaps w:val="0"/>
                <w:sz w:val="22"/>
              </w:rPr>
              <w:t>osiada wiedzę na temat źródeł tego prawa</w:t>
            </w:r>
            <w:r w:rsidR="00D51345">
              <w:rPr>
                <w:rFonts w:ascii="Corbel" w:hAnsi="Corbel"/>
                <w:b w:val="0"/>
                <w:bCs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C54AE" w:rsidR="009F39AB" w:rsidP="009F39AB" w:rsidRDefault="009F39AB" w14:paraId="7068D079" w14:textId="47C34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61A93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Pr="009C54AE" w:rsidR="009F39AB" w:rsidTr="617D82F4" w14:paraId="47B41624" w14:textId="77777777">
        <w:tc>
          <w:tcPr>
            <w:tcW w:w="1794" w:type="dxa"/>
            <w:tcMar/>
          </w:tcPr>
          <w:p w:rsidRPr="009C54AE" w:rsidR="009F39AB" w:rsidP="009F39AB" w:rsidRDefault="00461A93" w14:paraId="1C005598" w14:textId="52C767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Mar/>
          </w:tcPr>
          <w:p w:rsidRPr="00766565" w:rsidR="009F39AB" w:rsidP="005418FC" w:rsidRDefault="00374ACB" w14:paraId="53E07146" w14:textId="536C46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</w:t>
            </w:r>
            <w:r w:rsidRPr="00766565" w:rsidR="00766565">
              <w:rPr>
                <w:rFonts w:ascii="Corbel" w:hAnsi="Corbel"/>
                <w:b w:val="0"/>
                <w:smallCaps w:val="0"/>
                <w:sz w:val="22"/>
              </w:rPr>
              <w:t>otrafi prawidłowo interpretować i wyjaśniać znaczenie norm z zakresu prawa karnego gospodarczego</w:t>
            </w:r>
            <w:r w:rsidR="006438C9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C54AE" w:rsidR="009F39AB" w:rsidP="009F39AB" w:rsidRDefault="009137DB" w14:paraId="64666817" w14:textId="7FA4B5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7859C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6438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9C54AE" w:rsidR="002D7406" w:rsidTr="617D82F4" w14:paraId="77693243" w14:textId="77777777">
        <w:tc>
          <w:tcPr>
            <w:tcW w:w="1794" w:type="dxa"/>
            <w:tcMar/>
          </w:tcPr>
          <w:p w:rsidR="002D7406" w:rsidP="009F39AB" w:rsidRDefault="0050193C" w14:paraId="6CD6E19E" w14:textId="26BB7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  <w:tcMar/>
          </w:tcPr>
          <w:p w:rsidRPr="002D7406" w:rsidR="002D7406" w:rsidP="005418FC" w:rsidRDefault="002D7406" w14:paraId="0A9A5F84" w14:textId="19BA3F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2D7406">
              <w:rPr>
                <w:rFonts w:ascii="Corbel" w:hAnsi="Corbel"/>
                <w:b w:val="0"/>
                <w:smallCaps w:val="0"/>
                <w:sz w:val="22"/>
              </w:rPr>
              <w:t>Rozumie tekst prawny, stosuje reguły logicznego rozumowania przy interpretacji przepisów,</w:t>
            </w:r>
          </w:p>
        </w:tc>
        <w:tc>
          <w:tcPr>
            <w:tcW w:w="1865" w:type="dxa"/>
            <w:tcMar/>
          </w:tcPr>
          <w:p w:rsidR="002D7406" w:rsidP="009F39AB" w:rsidRDefault="002D7406" w14:paraId="5F4F11C2" w14:textId="6CD0BE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AB7873" w:rsidR="00D03484" w:rsidTr="617D82F4" w14:paraId="35F2A4C7" w14:textId="77777777">
        <w:tc>
          <w:tcPr>
            <w:tcW w:w="1794" w:type="dxa"/>
            <w:tcMar/>
          </w:tcPr>
          <w:p w:rsidRPr="00AB7873" w:rsidR="00D03484" w:rsidP="009F39AB" w:rsidRDefault="00317148" w14:paraId="51450AB5" w14:textId="7E3664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Mar/>
          </w:tcPr>
          <w:p w:rsidRPr="00317148" w:rsidR="00D03484" w:rsidP="005418FC" w:rsidRDefault="000436D0" w14:paraId="60B8924D" w14:textId="369807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Potrafi kreatywnie myśleć w zakresie wykorzystania wiedzy w trakcie studiów</w:t>
            </w:r>
          </w:p>
        </w:tc>
        <w:tc>
          <w:tcPr>
            <w:tcW w:w="1865" w:type="dxa"/>
            <w:tcMar/>
          </w:tcPr>
          <w:p w:rsidRPr="00AB7873" w:rsidR="00D03484" w:rsidP="009F39AB" w:rsidRDefault="00D03484" w14:paraId="23D177EE" w14:textId="5D1CE3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Pr="00AB7873" w:rsidR="00AA3DDE" w:rsidTr="617D82F4" w14:paraId="4FA0E23E" w14:textId="77777777">
        <w:tc>
          <w:tcPr>
            <w:tcW w:w="1794" w:type="dxa"/>
            <w:tcMar/>
          </w:tcPr>
          <w:p w:rsidRPr="00AB7873" w:rsidR="00AA3DDE" w:rsidP="009F39AB" w:rsidRDefault="00AA3DDE" w14:paraId="79E70026" w14:textId="6C609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AB7873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0436D0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  <w:tcMar/>
          </w:tcPr>
          <w:p w:rsidRPr="00AB7873" w:rsidR="00AA3DDE" w:rsidP="005418FC" w:rsidRDefault="00CA21E5" w14:paraId="2DFD9C21" w14:textId="5372B5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R</w:t>
            </w:r>
            <w:r w:rsidRPr="00AB7873" w:rsidR="00AA3DDE">
              <w:rPr>
                <w:rFonts w:ascii="Corbel" w:hAnsi="Corbel"/>
                <w:b w:val="0"/>
                <w:smallCaps w:val="0"/>
                <w:sz w:val="22"/>
              </w:rPr>
              <w:t>ozumie konieczność stosowania etycznych zasad w życiu zawodowym prawnika</w:t>
            </w:r>
          </w:p>
        </w:tc>
        <w:tc>
          <w:tcPr>
            <w:tcW w:w="1865" w:type="dxa"/>
            <w:tcMar/>
          </w:tcPr>
          <w:p w:rsidRPr="00AB7873" w:rsidR="00AA3DDE" w:rsidP="009F39AB" w:rsidRDefault="00AA3DDE" w14:paraId="755B6E3C" w14:textId="338539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787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617D82F4" w:rsidP="617D82F4" w:rsidRDefault="617D82F4" w14:paraId="5D1EEEAF" w14:textId="7B9EEBF5">
      <w:pPr>
        <w:pStyle w:val="Akapitzlist"/>
        <w:spacing w:line="240" w:lineRule="auto"/>
        <w:ind w:left="426"/>
        <w:jc w:val="both"/>
        <w:rPr>
          <w:rFonts w:ascii="Corbel" w:hAnsi="Corbel"/>
          <w:b w:val="1"/>
          <w:bCs w:val="1"/>
          <w:sz w:val="24"/>
          <w:szCs w:val="24"/>
        </w:rPr>
      </w:pPr>
    </w:p>
    <w:p w:rsidRPr="009C54AE" w:rsidR="0085747A" w:rsidP="009C54AE" w:rsidRDefault="00675843" w14:paraId="66A3981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2D0E12E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0FF8076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17D82F4" w14:paraId="61392DFE" w14:textId="77777777">
        <w:tc>
          <w:tcPr>
            <w:tcW w:w="9639" w:type="dxa"/>
            <w:tcMar/>
          </w:tcPr>
          <w:p w:rsidRPr="009C54AE" w:rsidR="0085747A" w:rsidP="617D82F4" w:rsidRDefault="0085747A" w14:paraId="393FD773" w14:textId="60D1CF2B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0085747A">
              <w:rPr>
                <w:rFonts w:ascii="Corbel" w:hAnsi="Corbel"/>
                <w:sz w:val="24"/>
                <w:szCs w:val="24"/>
              </w:rPr>
              <w:t>Treści merytoryczne</w:t>
            </w:r>
            <w:r w:rsidRPr="617D82F4" w:rsidR="53B7BC3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85747A" w:rsidTr="617D82F4" w14:paraId="2CE1E4C2" w14:textId="77777777">
        <w:tc>
          <w:tcPr>
            <w:tcW w:w="9639" w:type="dxa"/>
            <w:tcMar/>
          </w:tcPr>
          <w:p w:rsidR="000E3766" w:rsidP="617D82F4" w:rsidRDefault="000E3766" w14:paraId="3A6DCE95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53B7BC3E">
              <w:rPr>
                <w:rFonts w:ascii="Corbel" w:hAnsi="Corbel"/>
                <w:sz w:val="24"/>
                <w:szCs w:val="24"/>
              </w:rPr>
              <w:t xml:space="preserve">W1 – Zagadnienia wstępne. Wprowadzenie do przedmiotu i przedstawienie ogólnego zarysu </w:t>
            </w:r>
          </w:p>
          <w:p w:rsidR="00496BFA" w:rsidP="617D82F4" w:rsidRDefault="000E3766" w14:paraId="579E193F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53B7BC3E">
              <w:rPr>
                <w:rFonts w:ascii="Corbel" w:hAnsi="Corbel"/>
                <w:sz w:val="24"/>
                <w:szCs w:val="24"/>
              </w:rPr>
              <w:t xml:space="preserve">stosowanych pojęć (pojęcie prawa karnego gospodarczego, </w:t>
            </w: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przestępstwa gospodarczego). </w:t>
            </w:r>
          </w:p>
          <w:p w:rsidRPr="009C54AE" w:rsidR="0085747A" w:rsidP="617D82F4" w:rsidRDefault="00496BFA" w14:paraId="69A65398" w14:textId="01AA8592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4A547D43">
              <w:rPr>
                <w:rFonts w:ascii="Corbel" w:hAnsi="Corbel"/>
                <w:sz w:val="24"/>
                <w:szCs w:val="24"/>
              </w:rPr>
              <w:t>Źródła prawa karnego gospodarczego i jego funkcje – 2 godz.</w:t>
            </w:r>
            <w:r w:rsidRPr="617D82F4" w:rsidR="53B7BC3E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</w:tr>
      <w:tr w:rsidRPr="009C54AE" w:rsidR="0085747A" w:rsidTr="617D82F4" w14:paraId="4D571FC6" w14:textId="77777777">
        <w:tc>
          <w:tcPr>
            <w:tcW w:w="9639" w:type="dxa"/>
            <w:tcMar/>
          </w:tcPr>
          <w:p w:rsidR="0085747A" w:rsidP="617D82F4" w:rsidRDefault="00496BFA" w14:paraId="5501C9D7" w14:textId="41B8B5BE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4A547D43">
              <w:rPr>
                <w:rFonts w:ascii="Corbel" w:hAnsi="Corbel"/>
                <w:sz w:val="24"/>
                <w:szCs w:val="24"/>
              </w:rPr>
              <w:t>W2 – Typologia przestępstw gospodarczych. Przestępczość gospodarcza – pojęcie.</w:t>
            </w:r>
          </w:p>
          <w:p w:rsidR="00496BFA" w:rsidP="617D82F4" w:rsidRDefault="00496BFA" w14:paraId="5291E6C0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Działalność gospodarcza - pojęcie. </w:t>
            </w: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Podmioty działalności gospodarczej z uwzględnieniem </w:t>
            </w:r>
          </w:p>
          <w:p w:rsidR="000302F8" w:rsidP="617D82F4" w:rsidRDefault="00496BFA" w14:paraId="034F094B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4A547D43">
              <w:rPr>
                <w:rFonts w:ascii="Corbel" w:hAnsi="Corbel"/>
                <w:sz w:val="24"/>
                <w:szCs w:val="24"/>
              </w:rPr>
              <w:t>kryteriów</w:t>
            </w: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 ich klasyfikacji. Obrót gospodarczy jako przedmiot karnoprawnej ochrony i jego </w:t>
            </w:r>
          </w:p>
          <w:p w:rsidRPr="00496BFA" w:rsidR="00496BFA" w:rsidP="617D82F4" w:rsidRDefault="000302F8" w14:paraId="7111A796" w14:textId="76AABB1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704BFA0E">
              <w:rPr>
                <w:rFonts w:ascii="Corbel" w:hAnsi="Corbel"/>
                <w:sz w:val="24"/>
                <w:szCs w:val="24"/>
              </w:rPr>
              <w:t>rodzaje</w:t>
            </w: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 – </w:t>
            </w:r>
            <w:r w:rsidRPr="617D82F4" w:rsidR="704BFA0E">
              <w:rPr>
                <w:rFonts w:ascii="Corbel" w:hAnsi="Corbel"/>
                <w:sz w:val="24"/>
                <w:szCs w:val="24"/>
              </w:rPr>
              <w:t>5</w:t>
            </w: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9C54AE" w:rsidR="0085747A" w:rsidTr="617D82F4" w14:paraId="7828E244" w14:textId="77777777">
        <w:tc>
          <w:tcPr>
            <w:tcW w:w="9639" w:type="dxa"/>
            <w:tcMar/>
          </w:tcPr>
          <w:p w:rsidR="0085747A" w:rsidP="617D82F4" w:rsidRDefault="00496BFA" w14:paraId="02D3EFE0" w14:textId="77777777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W3 </w:t>
            </w:r>
            <w:r w:rsidRPr="617D82F4" w:rsidR="704BFA0E">
              <w:rPr>
                <w:rFonts w:ascii="Corbel" w:hAnsi="Corbel"/>
                <w:sz w:val="24"/>
                <w:szCs w:val="24"/>
              </w:rPr>
              <w:t>–</w:t>
            </w:r>
            <w:r w:rsidRPr="617D82F4" w:rsidR="4A547D43">
              <w:rPr>
                <w:rFonts w:ascii="Corbel" w:hAnsi="Corbel"/>
                <w:sz w:val="24"/>
                <w:szCs w:val="24"/>
              </w:rPr>
              <w:t xml:space="preserve"> </w:t>
            </w:r>
            <w:r w:rsidRPr="617D82F4" w:rsidR="704BFA0E">
              <w:rPr>
                <w:rFonts w:ascii="Corbel" w:hAnsi="Corbel"/>
                <w:sz w:val="24"/>
                <w:szCs w:val="24"/>
              </w:rPr>
              <w:t>Przedmiot ochrony na gruncie przestępstw gospodarczych. Przedmiot przestępstw</w:t>
            </w:r>
          </w:p>
          <w:p w:rsidRPr="000302F8" w:rsidR="000302F8" w:rsidP="617D82F4" w:rsidRDefault="009C43EC" w14:paraId="226AD98E" w14:textId="0F355B79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26C3454C">
              <w:rPr>
                <w:rFonts w:ascii="Corbel" w:hAnsi="Corbel"/>
                <w:sz w:val="24"/>
                <w:szCs w:val="24"/>
              </w:rPr>
              <w:t>g</w:t>
            </w:r>
            <w:r w:rsidRPr="617D82F4" w:rsidR="704BFA0E">
              <w:rPr>
                <w:rFonts w:ascii="Corbel" w:hAnsi="Corbel"/>
                <w:sz w:val="24"/>
                <w:szCs w:val="24"/>
              </w:rPr>
              <w:t>ospodarczych i ich strona podmiotowa i przedmiotowa. – 2 godz.</w:t>
            </w:r>
          </w:p>
        </w:tc>
      </w:tr>
      <w:tr w:rsidRPr="009C54AE" w:rsidR="00496BFA" w:rsidTr="617D82F4" w14:paraId="632BF16E" w14:textId="77777777">
        <w:tc>
          <w:tcPr>
            <w:tcW w:w="9639" w:type="dxa"/>
            <w:tcMar/>
          </w:tcPr>
          <w:p w:rsidRPr="009C54AE" w:rsidR="00496BFA" w:rsidP="617D82F4" w:rsidRDefault="000302F8" w14:paraId="56826365" w14:textId="1B16588E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704BFA0E">
              <w:rPr>
                <w:rFonts w:ascii="Corbel" w:hAnsi="Corbel"/>
                <w:sz w:val="24"/>
                <w:szCs w:val="24"/>
              </w:rPr>
              <w:t>W4 – Struktura przestępstwa gospodarczego – 1 godz.</w:t>
            </w:r>
          </w:p>
        </w:tc>
      </w:tr>
      <w:tr w:rsidRPr="009C54AE" w:rsidR="00496BFA" w:rsidTr="617D82F4" w14:paraId="590A7794" w14:textId="77777777">
        <w:tc>
          <w:tcPr>
            <w:tcW w:w="9639" w:type="dxa"/>
            <w:tcMar/>
          </w:tcPr>
          <w:p w:rsidR="00496BFA" w:rsidP="617D82F4" w:rsidRDefault="000302F8" w14:paraId="13EC6D81" w14:textId="1E444C15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704BFA0E">
              <w:rPr>
                <w:rFonts w:ascii="Corbel" w:hAnsi="Corbel"/>
                <w:sz w:val="24"/>
                <w:szCs w:val="24"/>
              </w:rPr>
              <w:t xml:space="preserve">W5 – </w:t>
            </w:r>
            <w:r w:rsidRPr="617D82F4" w:rsidR="2F7B8D7F">
              <w:rPr>
                <w:rFonts w:ascii="Corbel" w:hAnsi="Corbel"/>
                <w:sz w:val="24"/>
                <w:szCs w:val="24"/>
              </w:rPr>
              <w:t>W</w:t>
            </w:r>
            <w:r w:rsidRPr="617D82F4" w:rsidR="704BFA0E">
              <w:rPr>
                <w:rFonts w:ascii="Corbel" w:hAnsi="Corbel"/>
                <w:sz w:val="24"/>
                <w:szCs w:val="24"/>
              </w:rPr>
              <w:t>ybrane przestępstwa gospodarcze ze szczególnym uwzględnieniem przestępstwa</w:t>
            </w:r>
          </w:p>
          <w:p w:rsidRPr="009C54AE" w:rsidR="000302F8" w:rsidP="617D82F4" w:rsidRDefault="000302F8" w14:paraId="70E695B7" w14:textId="56550A8A" w14:noSpellErr="1">
            <w:pPr>
              <w:pStyle w:val="Akapitzlist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617D82F4" w:rsidR="704BFA0E">
              <w:rPr>
                <w:rFonts w:ascii="Corbel" w:hAnsi="Corbel"/>
                <w:sz w:val="24"/>
                <w:szCs w:val="24"/>
              </w:rPr>
              <w:t>nadużycia zaufania – 5 godz.</w:t>
            </w:r>
          </w:p>
        </w:tc>
      </w:tr>
    </w:tbl>
    <w:p w:rsidRPr="009C54AE" w:rsidR="0085747A" w:rsidP="009C54AE" w:rsidRDefault="0085747A" w14:paraId="537D480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72C929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43FFCE1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17D82F4" w:rsidR="009F4610">
        <w:rPr>
          <w:rFonts w:ascii="Corbel" w:hAnsi="Corbel"/>
          <w:caps w:val="0"/>
          <w:smallCaps w:val="0"/>
        </w:rPr>
        <w:t>3.4 Metody dydaktyczne</w:t>
      </w:r>
      <w:r w:rsidRPr="617D82F4" w:rsidR="009F4610">
        <w:rPr>
          <w:rFonts w:ascii="Corbel" w:hAnsi="Corbel"/>
          <w:b w:val="0"/>
          <w:bCs w:val="0"/>
          <w:caps w:val="0"/>
          <w:smallCaps w:val="0"/>
        </w:rPr>
        <w:t xml:space="preserve"> </w:t>
      </w:r>
    </w:p>
    <w:p w:rsidR="617D82F4" w:rsidP="617D82F4" w:rsidRDefault="617D82F4" w14:paraId="60C360B0" w14:textId="0B6E2D6F">
      <w:pPr>
        <w:pStyle w:val="Punktygwne"/>
        <w:spacing w:before="0" w:after="0"/>
        <w:ind w:left="426"/>
        <w:rPr>
          <w:rFonts w:ascii="Corbel" w:hAnsi="Corbel"/>
          <w:b w:val="0"/>
          <w:bCs w:val="0"/>
          <w:caps w:val="0"/>
          <w:smallCaps w:val="0"/>
        </w:rPr>
      </w:pPr>
    </w:p>
    <w:p w:rsidRPr="00F12AFE" w:rsidR="00FF7DE8" w:rsidP="617D82F4" w:rsidRDefault="00FF7DE8" w14:paraId="084221A6" w14:textId="60DBFFD9">
      <w:pPr>
        <w:pStyle w:val="Punktygwne"/>
        <w:spacing w:before="0" w:after="0"/>
        <w:ind w:firstLine="708"/>
        <w:jc w:val="both"/>
        <w:rPr>
          <w:rFonts w:ascii="Corbel" w:hAnsi="Corbel"/>
          <w:b w:val="0"/>
          <w:bCs w:val="0"/>
          <w:caps w:val="0"/>
          <w:smallCaps w:val="0"/>
          <w:sz w:val="22"/>
          <w:szCs w:val="22"/>
        </w:rPr>
      </w:pPr>
      <w:r w:rsidRPr="617D82F4" w:rsidR="00FF7DE8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Preferowaną metodą dydaktyczną w trakcie wykładów jest metoda teoretyczna, z elementami praktycznego stosowania przepisów. Istotą wykładów będzie przybliżenie podstaw odpowiedzialności karnej w obrocie gospodarczym oraz</w:t>
      </w:r>
      <w:r w:rsidRPr="617D82F4" w:rsidR="7D99D193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 xml:space="preserve"> </w:t>
      </w:r>
      <w:r w:rsidRPr="617D82F4" w:rsidR="00FF7DE8">
        <w:rPr>
          <w:rFonts w:ascii="Corbel" w:hAnsi="Corbel"/>
          <w:b w:val="0"/>
          <w:bCs w:val="0"/>
          <w:caps w:val="0"/>
          <w:smallCaps w:val="0"/>
          <w:sz w:val="22"/>
          <w:szCs w:val="22"/>
        </w:rPr>
        <w:t>ustawowego zespołu znamion wybranych typów czynów zabronionych z grupy przestępstw gospodarczych.</w:t>
      </w:r>
    </w:p>
    <w:p w:rsidR="00E960BB" w:rsidP="009C54AE" w:rsidRDefault="00E960BB" w14:paraId="1AB061E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7BA7BC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6D0673F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B9B650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037FB4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617D82F4" w14:paraId="77A88C9D" w14:textId="77777777">
        <w:tc>
          <w:tcPr>
            <w:tcW w:w="1962" w:type="dxa"/>
            <w:tcMar/>
            <w:vAlign w:val="center"/>
          </w:tcPr>
          <w:p w:rsidRPr="009C54AE" w:rsidR="0085747A" w:rsidP="009C54AE" w:rsidRDefault="0071620A" w14:paraId="553AAA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9C54AE" w:rsidR="0085747A" w:rsidP="009C54AE" w:rsidRDefault="00A84C85" w14:paraId="469C406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735F4F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9C54AE" w:rsidR="00923D7D" w:rsidP="009C54AE" w:rsidRDefault="0085747A" w14:paraId="2A6DBE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F407A8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617D82F4" w14:paraId="7959FB35" w14:textId="77777777">
        <w:tc>
          <w:tcPr>
            <w:tcW w:w="1962" w:type="dxa"/>
            <w:tcMar/>
          </w:tcPr>
          <w:p w:rsidRPr="009C54AE" w:rsidR="0085747A" w:rsidP="617D82F4" w:rsidRDefault="00F12AFE" w14:paraId="18275681" w14:textId="013AD0D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617D82F4" w:rsidR="5A3B9A68">
              <w:rPr>
                <w:rFonts w:ascii="Corbel" w:hAnsi="Corbel"/>
                <w:b w:val="0"/>
                <w:bCs w:val="0"/>
              </w:rPr>
              <w:t>EK</w:t>
            </w:r>
            <w:r w:rsidRPr="617D82F4" w:rsidR="0085747A">
              <w:rPr>
                <w:rFonts w:ascii="Corbel" w:hAnsi="Corbel"/>
                <w:b w:val="0"/>
                <w:bCs w:val="0"/>
              </w:rPr>
              <w:t>_ 01</w:t>
            </w:r>
            <w:r w:rsidRPr="617D82F4" w:rsidR="7CA0148A">
              <w:rPr>
                <w:rFonts w:ascii="Corbel" w:hAnsi="Corbel"/>
                <w:b w:val="0"/>
                <w:bCs w:val="0"/>
              </w:rPr>
              <w:t xml:space="preserve"> </w:t>
            </w:r>
            <w:r w:rsidRPr="617D82F4" w:rsidR="7CA0148A">
              <w:rPr>
                <w:rFonts w:ascii="Corbel" w:hAnsi="Corbel"/>
                <w:b w:val="0"/>
                <w:bCs w:val="0"/>
              </w:rPr>
              <w:t xml:space="preserve">- </w:t>
            </w:r>
            <w:r w:rsidRPr="617D82F4" w:rsidR="5A3B9A68">
              <w:rPr>
                <w:rFonts w:ascii="Corbel" w:hAnsi="Corbel"/>
                <w:b w:val="0"/>
                <w:bCs w:val="0"/>
              </w:rPr>
              <w:t>EK</w:t>
            </w:r>
            <w:r w:rsidRPr="617D82F4" w:rsidR="5A3B9A68">
              <w:rPr>
                <w:rFonts w:ascii="Corbel" w:hAnsi="Corbel"/>
                <w:b w:val="0"/>
                <w:bCs w:val="0"/>
              </w:rPr>
              <w:t>_</w:t>
            </w:r>
            <w:r w:rsidRPr="617D82F4" w:rsidR="5C8E89B4">
              <w:rPr>
                <w:rFonts w:ascii="Corbel" w:hAnsi="Corbel"/>
                <w:b w:val="0"/>
                <w:bCs w:val="0"/>
              </w:rPr>
              <w:t>07</w:t>
            </w:r>
          </w:p>
        </w:tc>
        <w:tc>
          <w:tcPr>
            <w:tcW w:w="5441" w:type="dxa"/>
            <w:tcMar/>
          </w:tcPr>
          <w:p w:rsidRPr="001E025E" w:rsidR="0085747A" w:rsidP="009C54AE" w:rsidRDefault="000436D0" w14:paraId="382E42E5" w14:textId="18BB61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  <w:tcMar/>
          </w:tcPr>
          <w:p w:rsidRPr="009C54AE" w:rsidR="0085747A" w:rsidP="009C54AE" w:rsidRDefault="00026F58" w14:paraId="61C90F39" w14:textId="5DDE8B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:rsidRPr="009C54AE" w:rsidR="00923D7D" w:rsidP="009C54AE" w:rsidRDefault="00923D7D" w14:paraId="61B859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4DCD2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BC51D1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17D82F4" w14:paraId="38A00AF6" w14:textId="77777777">
        <w:tc>
          <w:tcPr>
            <w:tcW w:w="9670" w:type="dxa"/>
            <w:tcMar/>
          </w:tcPr>
          <w:p w:rsidRPr="00F12AFE" w:rsidR="00152E60" w:rsidP="617D82F4" w:rsidRDefault="00152E60" w14:paraId="6752E6FB" w14:textId="6D163342">
            <w:pPr>
              <w:spacing w:after="0" w:line="240" w:lineRule="auto"/>
              <w:jc w:val="both"/>
              <w:rPr>
                <w:rFonts w:ascii="Corbel" w:hAnsi="Corbel" w:eastAsia="Cambria"/>
                <w:b w:val="1"/>
                <w:bCs w:val="1"/>
              </w:rPr>
            </w:pPr>
            <w:r w:rsidRPr="617D82F4" w:rsidR="330A2ED7">
              <w:rPr>
                <w:rFonts w:ascii="Corbel" w:hAnsi="Corbel" w:eastAsia="Cambria"/>
                <w:b w:val="1"/>
                <w:bCs w:val="1"/>
              </w:rPr>
              <w:t xml:space="preserve">Ocena końcowa zostanie wystawiona na podstawie </w:t>
            </w:r>
            <w:r w:rsidRPr="617D82F4" w:rsidR="00026F58">
              <w:rPr>
                <w:rFonts w:ascii="Corbel" w:hAnsi="Corbel" w:eastAsia="Cambria"/>
                <w:b w:val="1"/>
                <w:bCs w:val="1"/>
              </w:rPr>
              <w:t xml:space="preserve">zaliczenia w formie </w:t>
            </w:r>
            <w:r w:rsidRPr="617D82F4" w:rsidR="330A2ED7">
              <w:rPr>
                <w:rFonts w:ascii="Corbel" w:hAnsi="Corbel" w:eastAsia="Cambria"/>
                <w:b w:val="1"/>
                <w:bCs w:val="1"/>
              </w:rPr>
              <w:t>pisemn</w:t>
            </w:r>
            <w:r w:rsidRPr="617D82F4" w:rsidR="00026F58">
              <w:rPr>
                <w:rFonts w:ascii="Corbel" w:hAnsi="Corbel" w:eastAsia="Cambria"/>
                <w:b w:val="1"/>
                <w:bCs w:val="1"/>
              </w:rPr>
              <w:t xml:space="preserve">ej </w:t>
            </w:r>
            <w:r w:rsidRPr="617D82F4" w:rsidR="330A2ED7">
              <w:rPr>
                <w:rFonts w:ascii="Corbel" w:hAnsi="Corbel" w:eastAsia="Cambria"/>
                <w:b w:val="1"/>
                <w:bCs w:val="1"/>
              </w:rPr>
              <w:t xml:space="preserve"> </w:t>
            </w:r>
          </w:p>
          <w:p w:rsidRPr="00F12AFE" w:rsidR="00152E60" w:rsidP="617D82F4" w:rsidRDefault="00152E60" w14:paraId="26C324C5" w14:textId="2AB67FA4">
            <w:pPr>
              <w:spacing w:after="0" w:line="240" w:lineRule="auto"/>
              <w:jc w:val="both"/>
              <w:rPr>
                <w:rFonts w:ascii="Corbel" w:hAnsi="Corbel" w:eastAsia="Cambria"/>
                <w:b w:val="1"/>
                <w:bCs w:val="1"/>
              </w:rPr>
            </w:pPr>
            <w:r w:rsidRPr="617D82F4" w:rsidR="330A2ED7">
              <w:rPr>
                <w:rFonts w:ascii="Corbel" w:hAnsi="Corbel" w:eastAsia="Cambria"/>
                <w:b w:val="1"/>
                <w:bCs w:val="1"/>
              </w:rPr>
              <w:t>(</w:t>
            </w:r>
            <w:r w:rsidRPr="617D82F4" w:rsidR="330A2ED7">
              <w:rPr>
                <w:rFonts w:ascii="Corbel" w:hAnsi="Corbel" w:eastAsia="Cambria"/>
                <w:b w:val="1"/>
                <w:bCs w:val="1"/>
              </w:rPr>
              <w:t>test jednokrotnego wyboru).</w:t>
            </w:r>
            <w:r w:rsidRPr="617D82F4" w:rsidR="00026F58">
              <w:rPr>
                <w:rFonts w:ascii="Corbel" w:hAnsi="Corbel" w:eastAsia="Cambria"/>
                <w:b w:val="1"/>
                <w:bCs w:val="1"/>
              </w:rPr>
              <w:t xml:space="preserve"> </w:t>
            </w:r>
          </w:p>
          <w:p w:rsidRPr="00F12AFE" w:rsidR="00152E60" w:rsidP="00152E60" w:rsidRDefault="00152E60" w14:paraId="276654FD" w14:textId="72A2A1A3">
            <w:pPr>
              <w:pStyle w:val="Tekstblokowy"/>
              <w:ind w:left="0" w:firstLine="0"/>
              <w:rPr>
                <w:rFonts w:ascii="Corbel" w:hAnsi="Corbel"/>
                <w:sz w:val="22"/>
                <w:szCs w:val="22"/>
              </w:rPr>
            </w:pPr>
            <w:r w:rsidRPr="00F12AFE">
              <w:rPr>
                <w:rFonts w:ascii="Corbel" w:hAnsi="Corbel"/>
                <w:sz w:val="22"/>
                <w:szCs w:val="22"/>
              </w:rPr>
              <w:t xml:space="preserve">Test egzaminacyjny jest testem jednokrotnego wyboru, składającym się z 25 pytań. </w:t>
            </w:r>
          </w:p>
          <w:p w:rsidRPr="00F12AFE" w:rsidR="0085747A" w:rsidP="00152E60" w:rsidRDefault="00152E60" w14:paraId="33FA3BB3" w14:textId="1BD722F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12AFE">
              <w:rPr>
                <w:rFonts w:ascii="Corbel" w:hAnsi="Corbel"/>
                <w:color w:val="000000"/>
                <w:sz w:val="22"/>
              </w:rPr>
              <w:t>Na ocenę pozytywną należy udzielić przynajmniej 50% poprawnych odpowiedzi</w:t>
            </w:r>
            <w:r w:rsidRPr="00F12AFE">
              <w:rPr>
                <w:rFonts w:ascii="Corbel" w:hAnsi="Corbel"/>
                <w:b w:val="0"/>
                <w:color w:val="FF0000"/>
                <w:sz w:val="22"/>
              </w:rPr>
              <w:t>.</w:t>
            </w:r>
          </w:p>
          <w:p w:rsidR="00026F58" w:rsidP="00026F58" w:rsidRDefault="00026F58" w14:paraId="53ECB81B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026F58" w:rsidP="00026F58" w:rsidRDefault="00026F58" w14:paraId="3B5FC3F1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026F58" w:rsidP="00026F58" w:rsidRDefault="00026F58" w14:paraId="63ECD01C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026F58" w:rsidP="00026F58" w:rsidRDefault="00026F58" w14:paraId="0EF8C107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026F58" w:rsidP="00026F58" w:rsidRDefault="00026F58" w14:paraId="7811F0DF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026F58" w:rsidP="00026F58" w:rsidRDefault="00026F58" w14:paraId="63529837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026F58" w:rsidP="00026F58" w:rsidRDefault="00026F58" w14:paraId="72A663E6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Pr="00F12AFE" w:rsidR="00923D7D" w:rsidP="00152E60" w:rsidRDefault="00923D7D" w14:paraId="21D0FFE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9C54AE" w:rsidR="0085747A" w:rsidP="009C54AE" w:rsidRDefault="0085747A" w14:paraId="69F6B58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6ED15B4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0A8944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E4E4D9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Pr="009C54AE" w:rsidR="0085747A" w:rsidTr="617D82F4" w14:paraId="29C2D2E6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02E72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2369B7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17D82F4" w14:paraId="20B71CB8" w14:textId="77777777">
        <w:tc>
          <w:tcPr>
            <w:tcW w:w="4962" w:type="dxa"/>
            <w:tcMar/>
          </w:tcPr>
          <w:p w:rsidRPr="009C54AE" w:rsidR="0085747A" w:rsidP="009C54AE" w:rsidRDefault="00C61DC5" w14:paraId="3221916E" w14:textId="2E407F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 w:rsidR="00C61DC5">
              <w:rPr>
                <w:rFonts w:ascii="Corbel" w:hAnsi="Corbel"/>
                <w:sz w:val="24"/>
                <w:szCs w:val="24"/>
              </w:rPr>
              <w:t>G</w:t>
            </w:r>
            <w:r w:rsidRPr="617D82F4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617D82F4" w:rsidR="0085747A">
              <w:rPr>
                <w:rFonts w:ascii="Corbel" w:hAnsi="Corbel"/>
                <w:sz w:val="24"/>
                <w:szCs w:val="24"/>
              </w:rPr>
              <w:t xml:space="preserve"> z </w:t>
            </w:r>
            <w:r w:rsidRPr="617D82F4" w:rsidR="1D0BDB6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17D82F4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E86360" w14:paraId="4CD4F490" w14:textId="5C7E34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 w:rsidR="330A2ED7">
              <w:rPr>
                <w:rFonts w:ascii="Corbel" w:hAnsi="Corbel"/>
                <w:sz w:val="24"/>
                <w:szCs w:val="24"/>
              </w:rPr>
              <w:t>15 godzin</w:t>
            </w:r>
          </w:p>
        </w:tc>
      </w:tr>
      <w:tr w:rsidRPr="009C54AE" w:rsidR="00C61DC5" w:rsidTr="617D82F4" w14:paraId="250E7091" w14:textId="77777777">
        <w:tc>
          <w:tcPr>
            <w:tcW w:w="4962" w:type="dxa"/>
            <w:tcMar/>
          </w:tcPr>
          <w:p w:rsidRPr="009C54AE" w:rsidR="00C61DC5" w:rsidP="009C54AE" w:rsidRDefault="00C61DC5" w14:paraId="2BD5819B" w14:textId="5D49A5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7D82F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17D82F4" w:rsidR="385C83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38D9EB1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="00C61DC5" w:rsidP="009C54AE" w:rsidRDefault="000436D0" w14:paraId="7BB22E60" w14:textId="702330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 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  – udział w konsultacjach</w:t>
            </w:r>
          </w:p>
          <w:p w:rsidRPr="009C54AE" w:rsidR="00E60255" w:rsidP="009C54AE" w:rsidRDefault="00E60255" w14:paraId="1B1C3AF4" w14:textId="65F037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godz. – udział w egzaminie</w:t>
            </w:r>
          </w:p>
        </w:tc>
      </w:tr>
      <w:tr w:rsidRPr="009C54AE" w:rsidR="00C61DC5" w:rsidTr="617D82F4" w14:paraId="6C37A871" w14:textId="77777777">
        <w:tc>
          <w:tcPr>
            <w:tcW w:w="4962" w:type="dxa"/>
            <w:tcMar/>
          </w:tcPr>
          <w:p w:rsidRPr="009C54AE" w:rsidR="0071620A" w:rsidP="009C54AE" w:rsidRDefault="00C61DC5" w14:paraId="360140E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692453D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E86360" w14:paraId="31B0F1C4" w14:textId="273FBA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54,5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9C54AE" w:rsidR="0085747A" w:rsidTr="617D82F4" w14:paraId="2E50D198" w14:textId="77777777">
        <w:tc>
          <w:tcPr>
            <w:tcW w:w="4962" w:type="dxa"/>
            <w:tcMar/>
          </w:tcPr>
          <w:p w:rsidRPr="009C54AE" w:rsidR="0085747A" w:rsidP="009C54AE" w:rsidRDefault="0085747A" w14:paraId="2E45F8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E86360" w14:paraId="4D64C7C6" w14:textId="48537C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0436D0">
              <w:rPr>
                <w:rFonts w:ascii="Corbel" w:hAnsi="Corbel"/>
                <w:sz w:val="24"/>
                <w:szCs w:val="24"/>
              </w:rPr>
              <w:t xml:space="preserve">0 </w:t>
            </w:r>
            <w:r w:rsidR="00E6025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Pr="009C54AE" w:rsidR="0085747A" w:rsidTr="617D82F4" w14:paraId="5381A9AD" w14:textId="77777777">
        <w:tc>
          <w:tcPr>
            <w:tcW w:w="4962" w:type="dxa"/>
            <w:tcMar/>
          </w:tcPr>
          <w:p w:rsidRPr="009C54AE" w:rsidR="0085747A" w:rsidP="009C54AE" w:rsidRDefault="0085747A" w14:paraId="6D8585D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61058F" w14:paraId="366B7559" w14:textId="5F0DE3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E60255">
              <w:rPr>
                <w:rFonts w:ascii="Corbel" w:hAnsi="Corbel"/>
                <w:sz w:val="24"/>
                <w:szCs w:val="24"/>
              </w:rPr>
              <w:t xml:space="preserve"> pkt</w:t>
            </w:r>
          </w:p>
        </w:tc>
      </w:tr>
    </w:tbl>
    <w:p w:rsidRPr="009C54AE" w:rsidR="0085747A" w:rsidP="009C54AE" w:rsidRDefault="00923D7D" w14:paraId="3057439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1EC8C75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17D82F4" w:rsidRDefault="617D82F4" w14:paraId="3470A779" w14:textId="1ED1338B">
      <w:r>
        <w:br w:type="page"/>
      </w:r>
    </w:p>
    <w:p w:rsidRPr="009C54AE" w:rsidR="0085747A" w:rsidP="009C54AE" w:rsidRDefault="0071620A" w14:paraId="1794BD30" w14:textId="47553A2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</w:p>
    <w:p w:rsidRPr="009C54AE" w:rsidR="0085747A" w:rsidP="009C54AE" w:rsidRDefault="0085747A" w14:paraId="402A86B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617D82F4" w14:paraId="0920BDB5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3A7F28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617D82F4" w:rsidRDefault="0085747A" w14:paraId="3B320619" w14:textId="158974B9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17D82F4" w:rsidR="125CA17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617D82F4" w14:paraId="0E12F546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481A8D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617D82F4" w:rsidRDefault="0085747A" w14:paraId="3DAC179F" w14:textId="334E7FB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17D82F4" w:rsidR="5F8EBC57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8582EF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A0F47F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749E24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5AE895C9" w14:textId="77777777">
        <w:trPr>
          <w:trHeight w:val="397"/>
        </w:trPr>
        <w:tc>
          <w:tcPr>
            <w:tcW w:w="7513" w:type="dxa"/>
          </w:tcPr>
          <w:p w:rsidRPr="004B37DA" w:rsidR="004B37DA" w:rsidP="009C54AE" w:rsidRDefault="0085747A" w14:paraId="647BF9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B37DA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  <w:r w:rsidRPr="004B37DA" w:rsidR="00643F2A">
              <w:rPr>
                <w:rFonts w:ascii="Corbel" w:hAnsi="Corbel"/>
                <w:b w:val="0"/>
                <w:smallCaps w:val="0"/>
                <w:sz w:val="22"/>
              </w:rPr>
              <w:t xml:space="preserve">  </w:t>
            </w:r>
          </w:p>
          <w:p w:rsidRPr="004B37DA" w:rsidR="0085747A" w:rsidP="009C54AE" w:rsidRDefault="001E025E" w14:paraId="687B3D39" w14:textId="032D5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37DA">
              <w:rPr>
                <w:rFonts w:ascii="Corbel" w:hAnsi="Corbel"/>
                <w:b w:val="0"/>
                <w:smallCaps w:val="0"/>
                <w:sz w:val="22"/>
              </w:rPr>
              <w:t xml:space="preserve">R. </w:t>
            </w:r>
            <w:proofErr w:type="spellStart"/>
            <w:r w:rsidRPr="004B37DA">
              <w:rPr>
                <w:rFonts w:ascii="Corbel" w:hAnsi="Corbel"/>
                <w:b w:val="0"/>
                <w:smallCaps w:val="0"/>
                <w:sz w:val="22"/>
              </w:rPr>
              <w:t>Zawłocki</w:t>
            </w:r>
            <w:proofErr w:type="spellEnd"/>
            <w:r w:rsidRPr="004B37DA">
              <w:rPr>
                <w:rFonts w:ascii="Corbel" w:hAnsi="Corbel"/>
                <w:b w:val="0"/>
                <w:smallCaps w:val="0"/>
                <w:sz w:val="22"/>
              </w:rPr>
              <w:t xml:space="preserve"> (red.), </w:t>
            </w:r>
            <w:r w:rsidRPr="004B37DA">
              <w:rPr>
                <w:rFonts w:ascii="Corbel" w:hAnsi="Corbel"/>
                <w:b w:val="0"/>
                <w:iCs/>
                <w:smallCaps w:val="0"/>
                <w:sz w:val="22"/>
              </w:rPr>
              <w:t>Prawo karne gospodarcze. System Prawa Handlowego</w:t>
            </w:r>
            <w:r w:rsidRPr="004B37DA">
              <w:rPr>
                <w:rFonts w:ascii="Corbel" w:hAnsi="Corbel"/>
                <w:b w:val="0"/>
                <w:smallCaps w:val="0"/>
                <w:sz w:val="22"/>
              </w:rPr>
              <w:t>, Tom 10, Warszawa 2018</w:t>
            </w:r>
            <w:r w:rsidR="004B37DA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Pr="004B37DA" w:rsidR="0085747A" w:rsidTr="0071620A" w14:paraId="20A18BC5" w14:textId="77777777">
        <w:trPr>
          <w:trHeight w:val="397"/>
        </w:trPr>
        <w:tc>
          <w:tcPr>
            <w:tcW w:w="7513" w:type="dxa"/>
          </w:tcPr>
          <w:p w:rsidRPr="004B37DA" w:rsidR="004B37DA" w:rsidP="004B37DA" w:rsidRDefault="0085747A" w14:paraId="4DD2EDAE" w14:textId="77777777">
            <w:pPr>
              <w:spacing w:after="0" w:line="240" w:lineRule="auto"/>
              <w:jc w:val="both"/>
              <w:rPr>
                <w:rFonts w:ascii="Corbel" w:hAnsi="Corbel" w:cstheme="minorHAnsi"/>
              </w:rPr>
            </w:pPr>
            <w:r w:rsidRPr="004B37DA">
              <w:rPr>
                <w:rFonts w:ascii="Corbel" w:hAnsi="Corbel" w:cstheme="minorHAnsi"/>
              </w:rPr>
              <w:t xml:space="preserve">Literatura uzupełniająca: </w:t>
            </w:r>
          </w:p>
          <w:p w:rsidRPr="004B37DA" w:rsidR="00643F2A" w:rsidP="004B37DA" w:rsidRDefault="00643F2A" w14:paraId="46446CB4" w14:textId="7E02D5D9">
            <w:pPr>
              <w:spacing w:after="0" w:line="240" w:lineRule="auto"/>
              <w:jc w:val="both"/>
              <w:rPr>
                <w:rFonts w:ascii="Corbel" w:hAnsi="Corbel" w:eastAsia="Cambria" w:cstheme="minorHAnsi"/>
                <w:bCs/>
              </w:rPr>
            </w:pPr>
            <w:r w:rsidRPr="004B37DA">
              <w:rPr>
                <w:rFonts w:ascii="Corbel" w:hAnsi="Corbel" w:eastAsia="Cambria" w:cstheme="minorHAnsi"/>
                <w:bCs/>
              </w:rPr>
              <w:t xml:space="preserve">R. </w:t>
            </w:r>
            <w:proofErr w:type="spellStart"/>
            <w:r w:rsidRPr="004B37DA">
              <w:rPr>
                <w:rFonts w:ascii="Corbel" w:hAnsi="Corbel" w:eastAsia="Cambria" w:cstheme="minorHAnsi"/>
                <w:bCs/>
              </w:rPr>
              <w:t>Zawłocki</w:t>
            </w:r>
            <w:proofErr w:type="spellEnd"/>
            <w:r w:rsidRPr="004B37DA">
              <w:rPr>
                <w:rFonts w:ascii="Corbel" w:hAnsi="Corbel" w:eastAsia="Cambria" w:cstheme="minorHAnsi"/>
                <w:bCs/>
              </w:rPr>
              <w:t>,  Prawo karne gospodarcze, wyd. C. Beck 2009</w:t>
            </w:r>
          </w:p>
          <w:p w:rsidRPr="00CC72C4" w:rsidR="00643F2A" w:rsidP="004B37DA" w:rsidRDefault="00643F2A" w14:paraId="4A0B0916" w14:textId="2BE69B28">
            <w:pPr>
              <w:spacing w:after="0" w:line="240" w:lineRule="auto"/>
              <w:jc w:val="both"/>
              <w:rPr>
                <w:rFonts w:ascii="Corbel" w:hAnsi="Corbel" w:eastAsia="Cambria" w:cstheme="minorHAnsi"/>
                <w:bCs/>
                <w:color w:val="000000" w:themeColor="text1"/>
              </w:rPr>
            </w:pPr>
            <w:r w:rsidRPr="004B37DA">
              <w:rPr>
                <w:rFonts w:ascii="Corbel" w:hAnsi="Corbel" w:eastAsia="Cambria" w:cstheme="minorHAnsi"/>
                <w:bCs/>
              </w:rPr>
              <w:t>J</w:t>
            </w:r>
            <w:r w:rsidRPr="00CC72C4">
              <w:rPr>
                <w:rFonts w:ascii="Corbel" w:hAnsi="Corbel" w:eastAsia="Cambria" w:cstheme="minorHAnsi"/>
                <w:bCs/>
                <w:color w:val="000000" w:themeColor="text1"/>
              </w:rPr>
              <w:t xml:space="preserve">. Skorupka, Prawo karne gospodarcze. Zarys wykładu, wydawnictwo </w:t>
            </w:r>
            <w:proofErr w:type="spellStart"/>
            <w:r w:rsidRPr="00CC72C4">
              <w:rPr>
                <w:rFonts w:ascii="Corbel" w:hAnsi="Corbel" w:eastAsia="Cambria" w:cstheme="minorHAnsi"/>
                <w:bCs/>
                <w:color w:val="000000" w:themeColor="text1"/>
              </w:rPr>
              <w:t>LexisNexis</w:t>
            </w:r>
            <w:proofErr w:type="spellEnd"/>
            <w:r w:rsidRPr="00CC72C4">
              <w:rPr>
                <w:rFonts w:ascii="Corbel" w:hAnsi="Corbel" w:eastAsia="Cambria" w:cstheme="minorHAnsi"/>
                <w:bCs/>
                <w:color w:val="000000" w:themeColor="text1"/>
              </w:rPr>
              <w:t xml:space="preserve"> 2010</w:t>
            </w:r>
          </w:p>
          <w:p w:rsidRPr="00CC72C4" w:rsidR="001E025E" w:rsidP="004B37DA" w:rsidRDefault="001E025E" w14:paraId="4A1C50AB" w14:textId="4E9F4A60">
            <w:pPr>
              <w:spacing w:after="0" w:line="240" w:lineRule="auto"/>
              <w:jc w:val="both"/>
              <w:rPr>
                <w:rFonts w:ascii="Corbel" w:hAnsi="Corbel" w:cstheme="minorHAnsi"/>
                <w:iCs/>
                <w:color w:val="000000" w:themeColor="text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R.A. Stefański (red.), </w:t>
            </w:r>
            <w:r w:rsidRPr="00CC72C4">
              <w:rPr>
                <w:rFonts w:ascii="Corbel" w:hAnsi="Corbel" w:cstheme="minorHAnsi"/>
                <w:color w:val="000000" w:themeColor="text1"/>
              </w:rPr>
              <w:t>Kodeks karny. Komentarz</w:t>
            </w:r>
            <w:r w:rsidRPr="00CC72C4">
              <w:rPr>
                <w:rFonts w:ascii="Corbel" w:hAnsi="Corbel" w:cstheme="minorHAnsi"/>
                <w:iCs/>
                <w:color w:val="000000" w:themeColor="text1"/>
              </w:rPr>
              <w:t>., Warszawa 2018</w:t>
            </w:r>
          </w:p>
          <w:p w:rsidRPr="00CC72C4" w:rsidR="00CC72C4" w:rsidP="00CC72C4" w:rsidRDefault="00CC72C4" w14:paraId="082B8036" w14:textId="77777777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A. </w:t>
            </w:r>
            <w:proofErr w:type="spellStart"/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>Golonka</w:t>
            </w:r>
            <w:proofErr w:type="spellEnd"/>
            <w:r w:rsidRPr="00CC72C4">
              <w:rPr>
                <w:rFonts w:ascii="Corbel" w:hAnsi="Corbel" w:cstheme="minorHAnsi"/>
                <w:iCs/>
                <w:color w:val="000000" w:themeColor="text1"/>
                <w:lang w:val="en-US"/>
              </w:rPr>
              <w:t xml:space="preserve">,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Banks’ obligations related to prevention of money laundering and terrorist financing in the light of amended regulations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[English version],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 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>Ius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en-US"/>
              </w:rPr>
              <w:t xml:space="preserve"> Novum 2019,z. 2, vol. 13, </w:t>
            </w:r>
          </w:p>
          <w:p w:rsidRPr="00CC72C4" w:rsidR="00CC72C4" w:rsidP="00CC72C4" w:rsidRDefault="00CC72C4" w14:paraId="0D22FEA4" w14:textId="1DD4D958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fr-FR"/>
              </w:rPr>
            </w:pP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 xml:space="preserve">Polskie regulacje karne wobec „szóstej” </w:t>
            </w:r>
            <w:proofErr w:type="spellStart"/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dyrektywy</w:t>
            </w:r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color="auto" w:sz="0" w:space="0" w:frame="1"/>
              </w:rPr>
              <w:t>Anti</w:t>
            </w:r>
            <w:proofErr w:type="spellEnd"/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color="auto" w:sz="0" w:space="0" w:frame="1"/>
              </w:rPr>
              <w:t xml:space="preserve">-Money </w:t>
            </w:r>
            <w:proofErr w:type="spellStart"/>
            <w:r w:rsidRPr="00CC72C4">
              <w:rPr>
                <w:rStyle w:val="Uwydatnienie"/>
                <w:rFonts w:ascii="Corbel" w:hAnsi="Corbel" w:cstheme="minorHAnsi"/>
                <w:color w:val="000000" w:themeColor="text1"/>
                <w:spacing w:val="10"/>
                <w:bdr w:val="none" w:color="auto" w:sz="0" w:space="0" w:frame="1"/>
              </w:rPr>
              <w:t>Laundering</w:t>
            </w:r>
            <w:proofErr w:type="spellEnd"/>
            <w:r w:rsidRPr="00CC72C4">
              <w:rPr>
                <w:rFonts w:ascii="Corbel" w:hAnsi="Corbel" w:cstheme="minorHAnsi"/>
                <w:b/>
                <w:bCs/>
                <w:color w:val="000000" w:themeColor="text1"/>
                <w:bdr w:val="none" w:color="auto" w:sz="0" w:space="0" w:frame="1"/>
              </w:rPr>
              <w:t xml:space="preserve">  -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“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Ius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 Novum” 2021, tom 15, nr 1, s. 29-46.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fr-FR"/>
              </w:rPr>
              <w:t xml:space="preserve">DOI: </w:t>
            </w:r>
            <w:hyperlink w:history="1" r:id="rId8">
              <w:r w:rsidRPr="00CC72C4">
                <w:rPr>
                  <w:rStyle w:val="Hipercze"/>
                  <w:rFonts w:ascii="Corbel" w:hAnsi="Corbel" w:cstheme="minorHAnsi"/>
                  <w:color w:val="000000" w:themeColor="text1"/>
                  <w:u w:val="none"/>
                  <w:bdr w:val="none" w:color="auto" w:sz="0" w:space="0" w:frame="1"/>
                  <w:lang w:val="fr-FR"/>
                </w:rPr>
                <w:t>https://doi.org/10.26399/iusnovum.v15.1.2021, </w:t>
              </w:r>
            </w:hyperlink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  <w:lang w:val="fr-FR"/>
              </w:rPr>
              <w:t> </w:t>
            </w:r>
          </w:p>
          <w:p w:rsidRPr="00CC72C4" w:rsidR="00CC72C4" w:rsidP="00CC72C4" w:rsidRDefault="00CC72C4" w14:paraId="128F844A" w14:textId="12A68120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Zakres podmiotowy ustawy o przeciwdziałaniu praniu pieniędzy w świetle znowelizowanych przepisów, „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Ruch Prawniczy, Ekonomiczny i Socjologiczny 2020, z. 3, s. 155-168 </w:t>
            </w:r>
            <w:proofErr w:type="spellStart"/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journal-article</w:t>
            </w:r>
            <w:proofErr w:type="spellEnd"/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 DOI:10.14746/rpeis.2020.82.3.11 </w:t>
            </w:r>
          </w:p>
          <w:p w:rsidRPr="00CC72C4" w:rsidR="00CC72C4" w:rsidP="00CC72C4" w:rsidRDefault="00CC72C4" w14:paraId="26D2D2E4" w14:textId="4B82B42E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Przeciwdziałanie praniu pieniędzy w obliczu zmian wprowadzonych IV i V dyrektywą AML,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 </w:t>
            </w:r>
            <w:hyperlink w:tgtFrame="_blank" w:history="1" r:id="rId9">
              <w:r w:rsidRPr="00CC72C4">
                <w:rPr>
                  <w:rStyle w:val="Hipercze"/>
                  <w:rFonts w:ascii="Corbel" w:hAnsi="Corbel" w:cstheme="minorHAnsi"/>
                  <w:color w:val="000000" w:themeColor="text1"/>
                  <w:u w:val="none"/>
                  <w:bdr w:val="none" w:color="auto" w:sz="0" w:space="0" w:frame="1"/>
                </w:rPr>
                <w:t>Przegląd Ustawodawstwa Gospodarczego nr 4/2020, s. 16-23</w:t>
              </w:r>
            </w:hyperlink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DOI: 10.33226/0137-5490.2020.4.2; JEL: G2, K14 ,</w:t>
            </w:r>
          </w:p>
          <w:p w:rsidRPr="00CC72C4" w:rsidR="00CC72C4" w:rsidP="00CC72C4" w:rsidRDefault="00CC72C4" w14:paraId="00F13DAA" w14:textId="7216107A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Zwalczanie nieuczciwej konkurencji- rozważania na tle zbiegu przepisów prawa cywilnego i karnego,</w:t>
            </w:r>
            <w:r w:rsidRPr="00CC72C4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„Ruch Prawniczy, Ekonomiczny i Socjologiczny” 2012, z. 2, </w:t>
            </w:r>
          </w:p>
          <w:p w:rsidRPr="00CC72C4" w:rsidR="00CC72C4" w:rsidP="00CC72C4" w:rsidRDefault="00CC72C4" w14:paraId="7A84AAF4" w14:textId="66CC6460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iCs/>
                <w:color w:val="000000" w:themeColor="text1"/>
              </w:rPr>
              <w:t xml:space="preserve">A. Golonka, 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Czyny zabronione a czyny nieuczciwej konkurencji określone w ustawie z dnia 16 kwietnia 1993 r. o zwalczaniu nieuczciwej konkurencji,</w:t>
            </w:r>
            <w:r w:rsidRPr="00CC72C4">
              <w:rPr>
                <w:rStyle w:val="apple-converted-space"/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 </w:t>
            </w:r>
            <w:r w:rsidRPr="00CC72C4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„Prokuratura i Prawo” 2013, nr 1, </w:t>
            </w:r>
          </w:p>
          <w:p w:rsidRPr="00CC72C4" w:rsidR="00C264FB" w:rsidP="004B37DA" w:rsidRDefault="00C264FB" w14:paraId="5B7CC983" w14:textId="3F7DAD04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>M. Trybus, Kilka uwag o odpowiedzialności karnej za przestępstwa gospodarcze określone w art. 77 ustawy o rachunkowości (w:) Przedsiębiorca w meandrach prawa- aktualne problemy i kierunki zmian, red. E. Feret, Rzeszów 2017</w:t>
            </w:r>
          </w:p>
          <w:p w:rsidRPr="00CC72C4" w:rsidR="00C264FB" w:rsidP="004B37DA" w:rsidRDefault="004B37DA" w14:paraId="5D4B9E19" w14:textId="0517C85C">
            <w:pPr>
              <w:spacing w:after="0" w:line="240" w:lineRule="auto"/>
              <w:jc w:val="both"/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</w:rPr>
              <w:t xml:space="preserve">D. Habrat, </w:t>
            </w:r>
            <w:r w:rsidRPr="00CC72C4" w:rsidR="00C264FB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>Prawnokarne aspekty odpowiedzialności podmiotów zbiorowych.</w:t>
            </w:r>
            <w:r w:rsidRPr="00CC72C4" w:rsidR="00C264FB">
              <w:rPr>
                <w:rStyle w:val="apple-converted-space"/>
                <w:rFonts w:ascii="Corbel" w:hAnsi="Corbel" w:cstheme="minorHAnsi"/>
                <w:color w:val="000000" w:themeColor="text1"/>
                <w:bdr w:val="none" w:color="auto" w:sz="0" w:space="0" w:frame="1"/>
              </w:rPr>
              <w:t> </w:t>
            </w:r>
            <w:r w:rsidRPr="00CC72C4" w:rsidR="00C264FB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Gaz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eta</w:t>
            </w:r>
            <w:r w:rsidRPr="00CC72C4" w:rsidR="00C264FB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 xml:space="preserve"> Sądow</w:t>
            </w:r>
            <w:r w:rsidRPr="00CC72C4">
              <w:rPr>
                <w:rFonts w:ascii="Corbel" w:hAnsi="Corbel" w:cstheme="minorHAnsi"/>
                <w:iCs/>
                <w:color w:val="000000" w:themeColor="text1"/>
                <w:bdr w:val="none" w:color="auto" w:sz="0" w:space="0" w:frame="1"/>
              </w:rPr>
              <w:t>a</w:t>
            </w:r>
            <w:r w:rsidRPr="00CC72C4" w:rsidR="00C264FB">
              <w:rPr>
                <w:rFonts w:ascii="Corbel" w:hAnsi="Corbel" w:cstheme="minorHAnsi"/>
                <w:color w:val="000000" w:themeColor="text1"/>
                <w:bdr w:val="none" w:color="auto" w:sz="0" w:space="0" w:frame="1"/>
              </w:rPr>
              <w:t xml:space="preserve"> 2005.</w:t>
            </w:r>
          </w:p>
          <w:p w:rsidRPr="00CC72C4" w:rsidR="00C264FB" w:rsidP="004B37DA" w:rsidRDefault="004B37DA" w14:paraId="38FD1A6C" w14:textId="5FCA5C82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D. Habrat, </w:t>
            </w:r>
            <w:r w:rsidRPr="00CC72C4" w:rsidR="00C264F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Analiza kar i środków karnych określonych w ustawie o odpowiedzialności podmiotów zbiorowych za czyny zabronione pod groźbą kary</w:t>
            </w: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, </w:t>
            </w:r>
            <w:r w:rsidRPr="00CC72C4" w:rsidR="00C264FB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color="auto" w:sz="0" w:space="0" w:frame="1"/>
              </w:rPr>
              <w:t>Czas</w:t>
            </w:r>
            <w:r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color="auto" w:sz="0" w:space="0" w:frame="1"/>
              </w:rPr>
              <w:t>opismo</w:t>
            </w:r>
            <w:r w:rsidRPr="00CC72C4" w:rsidR="00C264FB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 Prawa Karnego i Nauk Pena</w:t>
            </w:r>
            <w:r w:rsidRPr="00CC72C4">
              <w:rPr>
                <w:rFonts w:ascii="Corbel" w:hAnsi="Corbel" w:cstheme="minorHAnsi"/>
                <w:iCs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lnych </w:t>
            </w:r>
            <w:r w:rsidRPr="00CC72C4" w:rsidR="00C264F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2005.</w:t>
            </w:r>
          </w:p>
          <w:p w:rsidRPr="004B37DA" w:rsidR="0078306B" w:rsidP="004B37DA" w:rsidRDefault="004B37DA" w14:paraId="2E0EBE83" w14:textId="6B89A8E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</w:pPr>
            <w:r w:rsidRPr="00CC72C4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D. Habrat, </w:t>
            </w:r>
            <w:r w:rsidRPr="00CC72C4" w:rsidR="0078306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Analiza ryzyka prawnego </w:t>
            </w:r>
            <w:r w:rsidRPr="004B37DA" w:rsidR="0078306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w nowatorskiej działalności eksperymentalnej</w:t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,</w:t>
            </w:r>
            <w:r w:rsidRPr="004B37DA" w:rsidR="0078306B">
              <w:rPr>
                <w:rFonts w:ascii="Corbel" w:hAnsi="Corbel" w:cstheme="minorHAnsi"/>
                <w:bCs/>
                <w:color w:val="000000" w:themeColor="text1"/>
                <w:sz w:val="22"/>
                <w:szCs w:val="22"/>
                <w:bdr w:val="none" w:color="auto" w:sz="0" w:space="0" w:frame="1"/>
              </w:rPr>
              <w:t> </w:t>
            </w:r>
            <w:hyperlink w:tgtFrame="_blank" w:history="1" r:id="rId10">
              <w:r w:rsidRPr="004B37DA" w:rsidR="0078306B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color="auto" w:sz="0" w:space="0" w:frame="1"/>
                </w:rPr>
                <w:t>Studia</w:t>
              </w:r>
              <w:r w:rsidRPr="004B37DA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color="auto" w:sz="0" w:space="0" w:frame="1"/>
                </w:rPr>
                <w:t xml:space="preserve"> </w:t>
              </w:r>
              <w:r w:rsidRPr="004B37DA" w:rsidR="0078306B">
                <w:rPr>
                  <w:rStyle w:val="Hipercze"/>
                  <w:rFonts w:ascii="Corbel" w:hAnsi="Corbel" w:cstheme="minorHAnsi"/>
                  <w:bCs/>
                  <w:color w:val="000000" w:themeColor="text1"/>
                  <w:sz w:val="22"/>
                  <w:szCs w:val="22"/>
                  <w:u w:val="none"/>
                  <w:bdr w:val="none" w:color="auto" w:sz="0" w:space="0" w:frame="1"/>
                </w:rPr>
                <w:t>Prawno-Ekonomiczne</w:t>
              </w:r>
            </w:hyperlink>
            <w:r w:rsidRPr="004B37DA" w:rsidR="0078306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2019 </w:t>
            </w:r>
            <w:proofErr w:type="spellStart"/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r.,t</w:t>
            </w:r>
            <w:proofErr w:type="spellEnd"/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.</w:t>
            </w:r>
            <w:r w:rsidRPr="004B37DA" w:rsidR="0078306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 111, ,</w:t>
            </w:r>
            <w:r w:rsidRPr="004B37DA" w:rsidR="0078306B">
              <w:rPr>
                <w:rStyle w:val="apple-converted-space"/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> </w:t>
            </w:r>
            <w:r w:rsidRPr="004B37DA" w:rsidR="0078306B">
              <w:rPr>
                <w:rFonts w:ascii="Corbel" w:hAnsi="Corbel" w:cstheme="minorHAnsi"/>
                <w:color w:val="000000" w:themeColor="text1"/>
                <w:sz w:val="22"/>
                <w:szCs w:val="22"/>
              </w:rPr>
              <w:br/>
            </w:r>
            <w:r w:rsidRPr="004B37DA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D. </w:t>
            </w:r>
            <w:r w:rsidRPr="004B37DA" w:rsidR="0078306B">
              <w:rPr>
                <w:rFonts w:ascii="Corbel" w:hAnsi="Corbel" w:cstheme="minorHAnsi"/>
                <w:color w:val="000000" w:themeColor="text1"/>
                <w:sz w:val="22"/>
                <w:szCs w:val="22"/>
                <w:bdr w:val="none" w:color="auto" w:sz="0" w:space="0" w:frame="1"/>
              </w:rPr>
              <w:t xml:space="preserve">Habrat </w:t>
            </w:r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D,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D. </w:t>
            </w:r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Stadnicka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, W.</w:t>
            </w:r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Habrat, Analysis of the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Legal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Risk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in the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Scientific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Experiment of the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Machining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of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Magnesium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Alloys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. </w:t>
            </w:r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In: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Hloch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S,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Klichová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D,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Krolczyk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GM,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Chattopadhyaya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S, </w:t>
            </w:r>
            <w:proofErr w:type="spellStart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Ruppenthalová</w:t>
            </w:r>
            <w:proofErr w:type="spellEnd"/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L, eds. Advances in Manufacturing Engineering and Materials. Lecture Notes in Mechanical Engineering</w:t>
            </w:r>
            <w:r w:rsidRPr="004B37DA" w:rsidR="0078306B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,</w:t>
            </w:r>
            <w:r w:rsidRPr="004B37DA" w:rsidR="0078306B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2019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r.,</w:t>
            </w:r>
          </w:p>
          <w:p w:rsidRPr="004B37DA" w:rsidR="004B37DA" w:rsidP="004B37DA" w:rsidRDefault="004B37DA" w14:paraId="13F3AFF0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</w:pP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D</w:t>
            </w:r>
            <w:r w:rsidRPr="004B37DA">
              <w:rPr>
                <w:rFonts w:ascii="Corbel" w:hAnsi="Corbel"/>
                <w:iCs/>
                <w:sz w:val="22"/>
                <w:szCs w:val="22"/>
              </w:rPr>
              <w:t xml:space="preserve">. Habrat, 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Ustawa o Odpowiedzialności Podmiotów Zbiorowych Za Czyny Zabronione Pod Groźbą Kary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color="auto" w:sz="0" w:space="0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: Komentarz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Warszawa; 2014.</w:t>
            </w:r>
            <w:r w:rsidRPr="004B37DA">
              <w:rPr>
                <w:rFonts w:ascii="Corbel" w:hAnsi="Corbel" w:cstheme="minorHAnsi"/>
                <w:b/>
                <w:bCs/>
                <w:color w:val="201F1E"/>
                <w:sz w:val="22"/>
                <w:szCs w:val="22"/>
                <w:bdr w:val="none" w:color="auto" w:sz="0" w:space="0" w:frame="1"/>
              </w:rPr>
              <w:br/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D. Habrat, Materialnoprawne Aspekty Odpowiedzialności Podmiotów Zbiorowych w Polskim Prawie Karnym,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Toruń; 2008.</w:t>
            </w:r>
          </w:p>
          <w:p w:rsidRPr="004B37DA" w:rsidR="004B37DA" w:rsidP="004B37DA" w:rsidRDefault="004B37DA" w14:paraId="0CC6AAAE" w14:textId="3EB88B5B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</w:pPr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D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Habrat</w:t>
            </w:r>
            <w:proofErr w:type="spellEnd"/>
            <w:r w:rsidRPr="004B37DA">
              <w:rPr>
                <w:rStyle w:val="markgesuhha07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,</w:t>
            </w:r>
            <w:r w:rsidRPr="004B37DA">
              <w:rPr>
                <w:rStyle w:val="markgesuhha07"/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The assessment of the model of criminal corporate liability in Poland. 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Heinzelmann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C, E. M, eds.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International Perspectives of Crime Prevention 10.</w:t>
            </w:r>
            <w:r w:rsidRPr="004B37DA">
              <w:rPr>
                <w:rStyle w:val="apple-converted-space"/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Forum Verlag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Godesberg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Godesberg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; 2018,</w:t>
            </w:r>
          </w:p>
          <w:p w:rsidRPr="004B37DA" w:rsidR="004B37DA" w:rsidP="004B37DA" w:rsidRDefault="004B37DA" w14:paraId="3C8E932D" w14:textId="18F643B6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>Habrat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The analysis of collective entities responsibility for unfair competition acts in penal law aspects.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Opol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Stud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Adm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 xml:space="preserve"> -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Prawne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. 2015,</w:t>
            </w:r>
          </w:p>
          <w:p w:rsidRPr="004B37DA" w:rsidR="004B37DA" w:rsidP="004B37DA" w:rsidRDefault="004B37DA" w14:paraId="1741C552" w14:textId="5987941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D.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>Habrat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lang w:val="en-US"/>
              </w:rPr>
              <w:t xml:space="preserve">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Criminal law instruments to counter corporate crimes in Poland.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  <w:lang w:val="en-GB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Int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 J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Soc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Behav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Educ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Econ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 Bus Ind 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Eng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2015;9</w:t>
            </w:r>
          </w:p>
          <w:p w:rsidRPr="004B37DA" w:rsidR="004B37DA" w:rsidP="004B37DA" w:rsidRDefault="004B37DA" w14:paraId="513B9A67" w14:textId="3F49859B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Kształtowanie odpowiedzialności represyjnej podmiotów zbiorowych jako przykład europeizacji polskiego prawa karnego. In: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Jasiuk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 xml:space="preserve"> E, Maj GP, </w:t>
            </w:r>
            <w:proofErr w:type="spellStart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eds</w:t>
            </w:r>
            <w:proofErr w:type="spellEnd"/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 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Problemy Europeizacji</w:t>
            </w:r>
            <w:r w:rsidRPr="004B37DA">
              <w:rPr>
                <w:rFonts w:ascii="Arial" w:hAnsi="Arial" w:cs="Arial"/>
                <w:iCs/>
                <w:color w:val="201F1E"/>
                <w:sz w:val="22"/>
                <w:szCs w:val="22"/>
                <w:bdr w:val="none" w:color="auto" w:sz="0" w:space="0" w:frame="1"/>
              </w:rPr>
              <w:t> </w:t>
            </w:r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: Teoria i Praktyka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Radom; 2014,</w:t>
            </w:r>
          </w:p>
          <w:p w:rsidRPr="004B37DA" w:rsidR="004B37DA" w:rsidP="004B37DA" w:rsidRDefault="004B37DA" w14:paraId="769F436C" w14:textId="4D9EF986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01F1E"/>
                <w:sz w:val="22"/>
                <w:szCs w:val="22"/>
              </w:rPr>
            </w:pPr>
            <w:r w:rsidRPr="004B37DA">
              <w:rPr>
                <w:rFonts w:ascii="Corbel" w:hAnsi="Corbel" w:cstheme="minorHAnsi"/>
                <w:color w:val="201F1E"/>
                <w:sz w:val="22"/>
                <w:szCs w:val="22"/>
              </w:rPr>
              <w:t xml:space="preserve">D. Habrat, 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Rola proporcjonalności w procesie orzekania kary pieniężnej wobec podmiotów zbiorowych.</w:t>
            </w:r>
            <w:r w:rsidRPr="004B37DA">
              <w:rPr>
                <w:rStyle w:val="apple-converted-space"/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 </w:t>
            </w:r>
            <w:proofErr w:type="spellStart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>Stud</w:t>
            </w:r>
            <w:proofErr w:type="spellEnd"/>
            <w:r w:rsidRPr="004B37DA">
              <w:rPr>
                <w:rFonts w:ascii="Corbel" w:hAnsi="Corbel" w:cstheme="minorHAnsi"/>
                <w:iCs/>
                <w:color w:val="201F1E"/>
                <w:sz w:val="22"/>
                <w:szCs w:val="22"/>
                <w:bdr w:val="none" w:color="auto" w:sz="0" w:space="0" w:frame="1"/>
              </w:rPr>
              <w:t xml:space="preserve"> Prawno -Ekonomiczne</w:t>
            </w:r>
            <w:r w:rsidRPr="004B37DA">
              <w:rPr>
                <w:rFonts w:ascii="Corbel" w:hAnsi="Corbel" w:cstheme="minorHAnsi"/>
                <w:color w:val="201F1E"/>
                <w:sz w:val="22"/>
                <w:szCs w:val="22"/>
                <w:bdr w:val="none" w:color="auto" w:sz="0" w:space="0" w:frame="1"/>
              </w:rPr>
              <w:t>. 2012;LXXXVI</w:t>
            </w:r>
          </w:p>
          <w:p w:rsidRPr="004B37DA" w:rsidR="0085747A" w:rsidP="00E60984" w:rsidRDefault="0085747A" w14:paraId="27C7374F" w14:textId="77777777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</w:rPr>
            </w:pPr>
          </w:p>
        </w:tc>
      </w:tr>
    </w:tbl>
    <w:p w:rsidRPr="004B37DA" w:rsidR="0085747A" w:rsidP="009C54AE" w:rsidRDefault="0085747A" w14:paraId="707BD5A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4B37DA" w:rsidR="0085747A" w:rsidP="009C54AE" w:rsidRDefault="0085747A" w14:paraId="59BFBC9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BB28F6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99" w:rsidP="00C16ABF" w:rsidRDefault="00194F99" w14:paraId="7150EFCB" w14:textId="77777777">
      <w:pPr>
        <w:spacing w:after="0" w:line="240" w:lineRule="auto"/>
      </w:pPr>
      <w:r>
        <w:separator/>
      </w:r>
    </w:p>
  </w:endnote>
  <w:endnote w:type="continuationSeparator" w:id="0">
    <w:p w:rsidR="00194F99" w:rsidP="00C16ABF" w:rsidRDefault="00194F99" w14:paraId="74ACCF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99" w:rsidP="00C16ABF" w:rsidRDefault="00194F99" w14:paraId="6746C1CF" w14:textId="77777777">
      <w:pPr>
        <w:spacing w:after="0" w:line="240" w:lineRule="auto"/>
      </w:pPr>
      <w:r>
        <w:separator/>
      </w:r>
    </w:p>
  </w:footnote>
  <w:footnote w:type="continuationSeparator" w:id="0">
    <w:p w:rsidR="00194F99" w:rsidP="00C16ABF" w:rsidRDefault="00194F99" w14:paraId="5402652D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666B0A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03819"/>
    <w:multiLevelType w:val="multilevel"/>
    <w:tmpl w:val="B3E86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9EE771D"/>
    <w:multiLevelType w:val="hybridMultilevel"/>
    <w:tmpl w:val="CD6C41EC"/>
    <w:lvl w:ilvl="0" w:tplc="0415000F">
      <w:start w:val="1"/>
      <w:numFmt w:val="decimal"/>
      <w:lvlText w:val="%1."/>
      <w:lvlJc w:val="left"/>
      <w:pPr>
        <w:tabs>
          <w:tab w:val="num" w:pos="830"/>
        </w:tabs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58"/>
    <w:rsid w:val="000302F8"/>
    <w:rsid w:val="000366AA"/>
    <w:rsid w:val="00042A51"/>
    <w:rsid w:val="00042D2E"/>
    <w:rsid w:val="000436D0"/>
    <w:rsid w:val="00044C82"/>
    <w:rsid w:val="00070ED6"/>
    <w:rsid w:val="000742DC"/>
    <w:rsid w:val="0007623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E93"/>
    <w:rsid w:val="000E3766"/>
    <w:rsid w:val="000F1C57"/>
    <w:rsid w:val="000F5615"/>
    <w:rsid w:val="00124BFF"/>
    <w:rsid w:val="0012560E"/>
    <w:rsid w:val="00127108"/>
    <w:rsid w:val="00134B13"/>
    <w:rsid w:val="00146BC0"/>
    <w:rsid w:val="00152E60"/>
    <w:rsid w:val="00153C41"/>
    <w:rsid w:val="00154381"/>
    <w:rsid w:val="001640A7"/>
    <w:rsid w:val="00164FA7"/>
    <w:rsid w:val="00166A03"/>
    <w:rsid w:val="001718A7"/>
    <w:rsid w:val="00172152"/>
    <w:rsid w:val="001737CF"/>
    <w:rsid w:val="00176083"/>
    <w:rsid w:val="001900AB"/>
    <w:rsid w:val="00192F37"/>
    <w:rsid w:val="00194F99"/>
    <w:rsid w:val="001A70D2"/>
    <w:rsid w:val="001D657B"/>
    <w:rsid w:val="001D7B54"/>
    <w:rsid w:val="001E0209"/>
    <w:rsid w:val="001E025E"/>
    <w:rsid w:val="001F2CA2"/>
    <w:rsid w:val="002144C0"/>
    <w:rsid w:val="00221013"/>
    <w:rsid w:val="0022477D"/>
    <w:rsid w:val="002278A9"/>
    <w:rsid w:val="002336F9"/>
    <w:rsid w:val="0024028F"/>
    <w:rsid w:val="00244ABC"/>
    <w:rsid w:val="002662B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67E"/>
    <w:rsid w:val="002D3375"/>
    <w:rsid w:val="002D73D4"/>
    <w:rsid w:val="002D7406"/>
    <w:rsid w:val="002F02A3"/>
    <w:rsid w:val="002F260E"/>
    <w:rsid w:val="002F4ABE"/>
    <w:rsid w:val="003018BA"/>
    <w:rsid w:val="0030395F"/>
    <w:rsid w:val="00305C92"/>
    <w:rsid w:val="003151C5"/>
    <w:rsid w:val="00317148"/>
    <w:rsid w:val="003343CF"/>
    <w:rsid w:val="00346FE9"/>
    <w:rsid w:val="0034759A"/>
    <w:rsid w:val="003503F6"/>
    <w:rsid w:val="003530DD"/>
    <w:rsid w:val="00363F78"/>
    <w:rsid w:val="00374ACB"/>
    <w:rsid w:val="00393708"/>
    <w:rsid w:val="003A0A5B"/>
    <w:rsid w:val="003A1176"/>
    <w:rsid w:val="003C0BAE"/>
    <w:rsid w:val="003D158A"/>
    <w:rsid w:val="003D18A9"/>
    <w:rsid w:val="003D6CE2"/>
    <w:rsid w:val="003E1941"/>
    <w:rsid w:val="003E2FE6"/>
    <w:rsid w:val="003E49D5"/>
    <w:rsid w:val="003F38C0"/>
    <w:rsid w:val="003F600A"/>
    <w:rsid w:val="00414E3C"/>
    <w:rsid w:val="0042244A"/>
    <w:rsid w:val="0042745A"/>
    <w:rsid w:val="00431D5C"/>
    <w:rsid w:val="004362C6"/>
    <w:rsid w:val="00437FA2"/>
    <w:rsid w:val="00445970"/>
    <w:rsid w:val="00461A93"/>
    <w:rsid w:val="00461EFC"/>
    <w:rsid w:val="004652C2"/>
    <w:rsid w:val="004706D1"/>
    <w:rsid w:val="00471326"/>
    <w:rsid w:val="00473FDD"/>
    <w:rsid w:val="0047598D"/>
    <w:rsid w:val="004840FD"/>
    <w:rsid w:val="00490F7D"/>
    <w:rsid w:val="00491678"/>
    <w:rsid w:val="004968E2"/>
    <w:rsid w:val="00496BFA"/>
    <w:rsid w:val="004A3EEA"/>
    <w:rsid w:val="004A4D1F"/>
    <w:rsid w:val="004A78A1"/>
    <w:rsid w:val="004B37DA"/>
    <w:rsid w:val="004D5282"/>
    <w:rsid w:val="004F1551"/>
    <w:rsid w:val="004F55A3"/>
    <w:rsid w:val="0050193C"/>
    <w:rsid w:val="0050496F"/>
    <w:rsid w:val="00504EEC"/>
    <w:rsid w:val="00513B6F"/>
    <w:rsid w:val="00517C63"/>
    <w:rsid w:val="005363C4"/>
    <w:rsid w:val="0053662B"/>
    <w:rsid w:val="00536BDE"/>
    <w:rsid w:val="005418FC"/>
    <w:rsid w:val="00543ACC"/>
    <w:rsid w:val="0056521E"/>
    <w:rsid w:val="0056696D"/>
    <w:rsid w:val="0059484D"/>
    <w:rsid w:val="005A0855"/>
    <w:rsid w:val="005A3196"/>
    <w:rsid w:val="005B253C"/>
    <w:rsid w:val="005C080F"/>
    <w:rsid w:val="005C55E5"/>
    <w:rsid w:val="005C696A"/>
    <w:rsid w:val="005E6E85"/>
    <w:rsid w:val="005F31D2"/>
    <w:rsid w:val="0061029B"/>
    <w:rsid w:val="0061058F"/>
    <w:rsid w:val="00611E22"/>
    <w:rsid w:val="00617230"/>
    <w:rsid w:val="00621CE1"/>
    <w:rsid w:val="00627FC9"/>
    <w:rsid w:val="006438C9"/>
    <w:rsid w:val="00643F2A"/>
    <w:rsid w:val="00647FA8"/>
    <w:rsid w:val="00650C5F"/>
    <w:rsid w:val="006510E1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565"/>
    <w:rsid w:val="00766FD4"/>
    <w:rsid w:val="0078168C"/>
    <w:rsid w:val="0078306B"/>
    <w:rsid w:val="007859C3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7AE"/>
    <w:rsid w:val="008449B3"/>
    <w:rsid w:val="0085747A"/>
    <w:rsid w:val="0087295E"/>
    <w:rsid w:val="00884922"/>
    <w:rsid w:val="00885F64"/>
    <w:rsid w:val="008917F9"/>
    <w:rsid w:val="008932B7"/>
    <w:rsid w:val="008A45F7"/>
    <w:rsid w:val="008A614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7DB"/>
    <w:rsid w:val="00916188"/>
    <w:rsid w:val="00923D7D"/>
    <w:rsid w:val="009508DF"/>
    <w:rsid w:val="00950DAC"/>
    <w:rsid w:val="00954A07"/>
    <w:rsid w:val="00997F14"/>
    <w:rsid w:val="009A78D9"/>
    <w:rsid w:val="009C3E31"/>
    <w:rsid w:val="009C43EC"/>
    <w:rsid w:val="009C54AE"/>
    <w:rsid w:val="009C788E"/>
    <w:rsid w:val="009E3B41"/>
    <w:rsid w:val="009F39AB"/>
    <w:rsid w:val="009F3C5C"/>
    <w:rsid w:val="009F4610"/>
    <w:rsid w:val="00A00ECC"/>
    <w:rsid w:val="00A07FC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DE"/>
    <w:rsid w:val="00AB053C"/>
    <w:rsid w:val="00AB7873"/>
    <w:rsid w:val="00AD1146"/>
    <w:rsid w:val="00AD27D3"/>
    <w:rsid w:val="00AD66D6"/>
    <w:rsid w:val="00AE1160"/>
    <w:rsid w:val="00AE203C"/>
    <w:rsid w:val="00AE2E74"/>
    <w:rsid w:val="00AE5FCB"/>
    <w:rsid w:val="00AF2C1E"/>
    <w:rsid w:val="00AF42D7"/>
    <w:rsid w:val="00B06142"/>
    <w:rsid w:val="00B135B1"/>
    <w:rsid w:val="00B3130B"/>
    <w:rsid w:val="00B40ADB"/>
    <w:rsid w:val="00B43B77"/>
    <w:rsid w:val="00B43E80"/>
    <w:rsid w:val="00B466C0"/>
    <w:rsid w:val="00B511A1"/>
    <w:rsid w:val="00B607DB"/>
    <w:rsid w:val="00B66529"/>
    <w:rsid w:val="00B75946"/>
    <w:rsid w:val="00B8056E"/>
    <w:rsid w:val="00B819C8"/>
    <w:rsid w:val="00B82308"/>
    <w:rsid w:val="00B90885"/>
    <w:rsid w:val="00B96E38"/>
    <w:rsid w:val="00BB520A"/>
    <w:rsid w:val="00BD3869"/>
    <w:rsid w:val="00BD66E9"/>
    <w:rsid w:val="00BD6FF4"/>
    <w:rsid w:val="00BF2C41"/>
    <w:rsid w:val="00C058B4"/>
    <w:rsid w:val="00C05F44"/>
    <w:rsid w:val="00C079B1"/>
    <w:rsid w:val="00C1127A"/>
    <w:rsid w:val="00C131B5"/>
    <w:rsid w:val="00C16ABF"/>
    <w:rsid w:val="00C170AE"/>
    <w:rsid w:val="00C264FB"/>
    <w:rsid w:val="00C26CB7"/>
    <w:rsid w:val="00C324C1"/>
    <w:rsid w:val="00C36992"/>
    <w:rsid w:val="00C4782D"/>
    <w:rsid w:val="00C56036"/>
    <w:rsid w:val="00C61DC5"/>
    <w:rsid w:val="00C67E92"/>
    <w:rsid w:val="00C70A26"/>
    <w:rsid w:val="00C740F7"/>
    <w:rsid w:val="00C766DF"/>
    <w:rsid w:val="00C94B98"/>
    <w:rsid w:val="00CA21E5"/>
    <w:rsid w:val="00CA2B96"/>
    <w:rsid w:val="00CA3F02"/>
    <w:rsid w:val="00CA5089"/>
    <w:rsid w:val="00CC72C4"/>
    <w:rsid w:val="00CD6897"/>
    <w:rsid w:val="00CE5BAC"/>
    <w:rsid w:val="00CF25BE"/>
    <w:rsid w:val="00CF42E9"/>
    <w:rsid w:val="00CF6C61"/>
    <w:rsid w:val="00CF78ED"/>
    <w:rsid w:val="00D02B25"/>
    <w:rsid w:val="00D02EBA"/>
    <w:rsid w:val="00D03484"/>
    <w:rsid w:val="00D1412B"/>
    <w:rsid w:val="00D17C3C"/>
    <w:rsid w:val="00D26B2C"/>
    <w:rsid w:val="00D352C9"/>
    <w:rsid w:val="00D425B2"/>
    <w:rsid w:val="00D428D6"/>
    <w:rsid w:val="00D51345"/>
    <w:rsid w:val="00D552B2"/>
    <w:rsid w:val="00D608D1"/>
    <w:rsid w:val="00D62F2C"/>
    <w:rsid w:val="00D65D2E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EB6"/>
    <w:rsid w:val="00E60255"/>
    <w:rsid w:val="00E60984"/>
    <w:rsid w:val="00E63348"/>
    <w:rsid w:val="00E77E88"/>
    <w:rsid w:val="00E8107D"/>
    <w:rsid w:val="00E8636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E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42D"/>
    <w:rsid w:val="00FF5E7D"/>
    <w:rsid w:val="00FF7DE8"/>
    <w:rsid w:val="026B3CC2"/>
    <w:rsid w:val="04070D23"/>
    <w:rsid w:val="125CA170"/>
    <w:rsid w:val="14251E73"/>
    <w:rsid w:val="1C1707FB"/>
    <w:rsid w:val="1D0BDB60"/>
    <w:rsid w:val="1E607E3A"/>
    <w:rsid w:val="2339CCF4"/>
    <w:rsid w:val="2386CC72"/>
    <w:rsid w:val="26C3454C"/>
    <w:rsid w:val="2B851E57"/>
    <w:rsid w:val="2F7B8D7F"/>
    <w:rsid w:val="330A2ED7"/>
    <w:rsid w:val="385C83CE"/>
    <w:rsid w:val="41082B34"/>
    <w:rsid w:val="4A547D43"/>
    <w:rsid w:val="511FA53F"/>
    <w:rsid w:val="53B7BC3E"/>
    <w:rsid w:val="59F785B5"/>
    <w:rsid w:val="5A1426B4"/>
    <w:rsid w:val="5A3B9A68"/>
    <w:rsid w:val="5A88FA68"/>
    <w:rsid w:val="5C8E89B4"/>
    <w:rsid w:val="5F8EBC57"/>
    <w:rsid w:val="617D82F4"/>
    <w:rsid w:val="69F3FD30"/>
    <w:rsid w:val="6D0A3C6E"/>
    <w:rsid w:val="6DFEB341"/>
    <w:rsid w:val="704BFA0E"/>
    <w:rsid w:val="7CA0148A"/>
    <w:rsid w:val="7D99D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E0B0"/>
  <w15:docId w15:val="{D297BF40-E343-45AA-98F1-66E35615B0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blokowy">
    <w:name w:val="Block Text"/>
    <w:basedOn w:val="Normalny"/>
    <w:semiHidden/>
    <w:rsid w:val="00152E60"/>
    <w:pPr>
      <w:widowControl w:val="0"/>
      <w:tabs>
        <w:tab w:val="left" w:pos="9000"/>
      </w:tabs>
      <w:autoSpaceDE w:val="0"/>
      <w:autoSpaceDN w:val="0"/>
      <w:adjustRightInd w:val="0"/>
      <w:spacing w:after="0" w:line="240" w:lineRule="auto"/>
      <w:ind w:left="851" w:right="72" w:firstLine="720"/>
      <w:jc w:val="both"/>
    </w:pPr>
    <w:rPr>
      <w:rFonts w:ascii="Times New Roman" w:hAnsi="Times New Roman" w:eastAsia="Times New Roman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C264F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rsid w:val="00C264FB"/>
  </w:style>
  <w:style w:type="character" w:styleId="markgesuhha07" w:customStyle="1">
    <w:name w:val="markgesuhha07"/>
    <w:basedOn w:val="Domylnaczcionkaakapitu"/>
    <w:rsid w:val="004B37DA"/>
  </w:style>
  <w:style w:type="character" w:styleId="Uwydatnienie">
    <w:name w:val="Emphasis"/>
    <w:basedOn w:val="Domylnaczcionkaakapitu"/>
    <w:uiPriority w:val="20"/>
    <w:qFormat/>
    <w:rsid w:val="00CC72C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CC72C4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7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oi.org/10.26399/iusnovum.v15.1.2021,&#160;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hyperlink" Target="http://bibliografia.ur.edu.pl/cgi-bin/expertus3.cgi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s://www.pwe.com.pl/czasopisma/przeglad-ustawodawstwa-gospodarczego/numery-czasopisma/przeglad-ustawodawstwa-gospodarczego-nr-42020,p1089328982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3668F-DEE0-D147-8B14-17CFEEDB1D2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14</revision>
  <lastPrinted>2019-02-06T12:12:00.0000000Z</lastPrinted>
  <dcterms:created xsi:type="dcterms:W3CDTF">2021-12-08T16:20:00.0000000Z</dcterms:created>
  <dcterms:modified xsi:type="dcterms:W3CDTF">2023-09-30T19:04:37.2514545Z</dcterms:modified>
</coreProperties>
</file>